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2D1" w:rsidRDefault="00D112D1" w:rsidP="007123B0">
      <w:pPr>
        <w:spacing w:line="240" w:lineRule="atLeast"/>
        <w:ind w:left="6521"/>
        <w:rPr>
          <w:szCs w:val="28"/>
          <w:lang w:eastAsia="ar-SA"/>
        </w:rPr>
      </w:pPr>
      <w:r>
        <w:rPr>
          <w:szCs w:val="28"/>
          <w:lang w:eastAsia="ar-SA"/>
        </w:rPr>
        <w:t xml:space="preserve">  ПРИЛОЖЕНИЕ №5</w:t>
      </w:r>
    </w:p>
    <w:p w:rsidR="00D112D1" w:rsidRDefault="00D112D1" w:rsidP="007123B0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УТВЕРЖДЕН</w:t>
      </w:r>
    </w:p>
    <w:p w:rsidR="00D112D1" w:rsidRDefault="00D112D1" w:rsidP="007123B0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постановлением администрации муниципального образования </w:t>
      </w:r>
    </w:p>
    <w:p w:rsidR="00D112D1" w:rsidRDefault="00D112D1" w:rsidP="007123B0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Ленинградский район</w:t>
      </w:r>
    </w:p>
    <w:p w:rsidR="00D112D1" w:rsidRPr="00E132B6" w:rsidRDefault="00D112D1" w:rsidP="007123B0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от 09.06.2012 г. № 799</w:t>
      </w:r>
    </w:p>
    <w:p w:rsidR="00D112D1" w:rsidRDefault="00D112D1" w:rsidP="003C03B2">
      <w:pPr>
        <w:tabs>
          <w:tab w:val="left" w:pos="900"/>
        </w:tabs>
        <w:ind w:right="-82"/>
        <w:jc w:val="center"/>
        <w:rPr>
          <w:rFonts w:cs="Times New Roman"/>
          <w:b/>
          <w:szCs w:val="28"/>
        </w:rPr>
      </w:pPr>
    </w:p>
    <w:p w:rsidR="00D112D1" w:rsidRPr="00A207D5" w:rsidRDefault="00D112D1" w:rsidP="003C03B2">
      <w:pPr>
        <w:tabs>
          <w:tab w:val="left" w:pos="900"/>
        </w:tabs>
        <w:ind w:right="-82"/>
        <w:jc w:val="center"/>
        <w:rPr>
          <w:rFonts w:cs="Times New Roman"/>
          <w:b/>
          <w:szCs w:val="28"/>
        </w:rPr>
      </w:pPr>
      <w:r w:rsidRPr="00A207D5">
        <w:rPr>
          <w:rFonts w:cs="Times New Roman"/>
          <w:b/>
          <w:szCs w:val="28"/>
        </w:rPr>
        <w:t>АДМИНИСТРАТИВНЫЙ РЕГЛАМЕНТ</w:t>
      </w:r>
    </w:p>
    <w:p w:rsidR="00D112D1" w:rsidRPr="00A207D5" w:rsidRDefault="00D112D1" w:rsidP="003C03B2">
      <w:pPr>
        <w:pStyle w:val="ConsPlusTitle"/>
        <w:jc w:val="center"/>
      </w:pPr>
      <w:r w:rsidRPr="00A207D5">
        <w:t>ПРЕДОСТАВЛЕНИЯ МУНИЦИПАЛЬНОЙ УСЛУГИ</w:t>
      </w:r>
    </w:p>
    <w:p w:rsidR="00D112D1" w:rsidRPr="009102B7" w:rsidRDefault="00D112D1" w:rsidP="003C03B2">
      <w:pPr>
        <w:jc w:val="center"/>
        <w:rPr>
          <w:szCs w:val="28"/>
        </w:rPr>
      </w:pPr>
      <w:r w:rsidRPr="009102B7">
        <w:rPr>
          <w:szCs w:val="28"/>
        </w:rPr>
        <w:t xml:space="preserve">«Выдача разрешений на ввод в эксплуатацию построенных, </w:t>
      </w:r>
    </w:p>
    <w:p w:rsidR="00D112D1" w:rsidRPr="009102B7" w:rsidRDefault="00D112D1" w:rsidP="003C03B2">
      <w:pPr>
        <w:jc w:val="center"/>
        <w:rPr>
          <w:szCs w:val="28"/>
        </w:rPr>
      </w:pPr>
      <w:r w:rsidRPr="009102B7">
        <w:rPr>
          <w:szCs w:val="28"/>
        </w:rPr>
        <w:t>реконструированных объектов капитального строительства»</w:t>
      </w:r>
    </w:p>
    <w:p w:rsidR="00D112D1" w:rsidRDefault="00D112D1" w:rsidP="003C03B2">
      <w:pPr>
        <w:rPr>
          <w:b/>
          <w:szCs w:val="28"/>
        </w:rPr>
      </w:pPr>
    </w:p>
    <w:p w:rsidR="00D112D1" w:rsidRDefault="00D112D1" w:rsidP="003C03B2">
      <w:pPr>
        <w:tabs>
          <w:tab w:val="left" w:pos="900"/>
        </w:tabs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D112D1" w:rsidRDefault="00D112D1" w:rsidP="003C03B2">
      <w:pPr>
        <w:tabs>
          <w:tab w:val="left" w:pos="900"/>
        </w:tabs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</w:p>
    <w:p w:rsidR="00D112D1" w:rsidRDefault="00D112D1" w:rsidP="003C03B2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8A10F9">
        <w:rPr>
          <w:szCs w:val="28"/>
        </w:rPr>
        <w:t>1.1. Административный регламент предоставления муниципальной у</w:t>
      </w:r>
      <w:r w:rsidRPr="008A10F9">
        <w:rPr>
          <w:szCs w:val="28"/>
        </w:rPr>
        <w:t>с</w:t>
      </w:r>
      <w:r w:rsidRPr="008A10F9">
        <w:rPr>
          <w:szCs w:val="28"/>
        </w:rPr>
        <w:t>луги «Выдача разрешений на ввод в эксплуатацию построенных, реконстру</w:t>
      </w:r>
      <w:r w:rsidRPr="008A10F9">
        <w:rPr>
          <w:szCs w:val="28"/>
        </w:rPr>
        <w:t>и</w:t>
      </w:r>
      <w:r w:rsidRPr="008A10F9">
        <w:rPr>
          <w:szCs w:val="28"/>
        </w:rPr>
        <w:t>рованных объектов капитального строительства» (далее – Административный регламент),</w:t>
      </w:r>
      <w:r w:rsidRPr="00D322D5">
        <w:rPr>
          <w:szCs w:val="28"/>
        </w:rPr>
        <w:t xml:space="preserve"> определяет сроки и последовательность действий (администрати</w:t>
      </w:r>
      <w:r w:rsidRPr="00D322D5">
        <w:rPr>
          <w:szCs w:val="28"/>
        </w:rPr>
        <w:t>в</w:t>
      </w:r>
      <w:r w:rsidRPr="00D322D5">
        <w:rPr>
          <w:szCs w:val="28"/>
        </w:rPr>
        <w:t>ные процедуры) при предоставлении муниципальной услуги (далее - муниц</w:t>
      </w:r>
      <w:r w:rsidRPr="00D322D5">
        <w:rPr>
          <w:szCs w:val="28"/>
        </w:rPr>
        <w:t>и</w:t>
      </w:r>
      <w:r w:rsidRPr="00D322D5">
        <w:rPr>
          <w:szCs w:val="28"/>
        </w:rPr>
        <w:t>пальная услуга).</w:t>
      </w:r>
    </w:p>
    <w:p w:rsidR="00D112D1" w:rsidRDefault="00D112D1" w:rsidP="003C03B2">
      <w:pPr>
        <w:ind w:right="-82" w:firstLine="900"/>
        <w:jc w:val="both"/>
        <w:rPr>
          <w:szCs w:val="28"/>
        </w:rPr>
      </w:pPr>
      <w:r w:rsidRPr="008A10F9">
        <w:rPr>
          <w:szCs w:val="28"/>
        </w:rPr>
        <w:t xml:space="preserve"> </w:t>
      </w:r>
      <w:r>
        <w:rPr>
          <w:szCs w:val="28"/>
        </w:rPr>
        <w:t xml:space="preserve">Административный  регламент </w:t>
      </w:r>
      <w:r w:rsidRPr="008A10F9">
        <w:rPr>
          <w:szCs w:val="28"/>
        </w:rPr>
        <w:t>разработан в целях повышения качества предоставления и доступности муниципальн</w:t>
      </w:r>
      <w:r>
        <w:rPr>
          <w:szCs w:val="28"/>
        </w:rPr>
        <w:t>ых</w:t>
      </w:r>
      <w:r w:rsidRPr="008A10F9">
        <w:rPr>
          <w:szCs w:val="28"/>
        </w:rPr>
        <w:t xml:space="preserve"> услуг</w:t>
      </w:r>
      <w:r>
        <w:rPr>
          <w:szCs w:val="28"/>
        </w:rPr>
        <w:t xml:space="preserve"> и </w:t>
      </w:r>
      <w:r w:rsidRPr="008A10F9">
        <w:rPr>
          <w:szCs w:val="28"/>
        </w:rPr>
        <w:t xml:space="preserve"> создания комфортных условий для получателей муниципальной услуги  </w:t>
      </w:r>
      <w:r>
        <w:rPr>
          <w:szCs w:val="28"/>
        </w:rPr>
        <w:t>и включает в себя:</w:t>
      </w:r>
    </w:p>
    <w:p w:rsidR="00D112D1" w:rsidRDefault="00D112D1" w:rsidP="003C03B2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 xml:space="preserve">-прием </w:t>
      </w:r>
      <w:r>
        <w:rPr>
          <w:szCs w:val="28"/>
        </w:rPr>
        <w:t xml:space="preserve">и регистрация </w:t>
      </w:r>
      <w:r w:rsidRPr="003F2800">
        <w:rPr>
          <w:szCs w:val="28"/>
        </w:rPr>
        <w:t xml:space="preserve"> заявления </w:t>
      </w:r>
      <w:r>
        <w:rPr>
          <w:szCs w:val="28"/>
        </w:rPr>
        <w:t>о предоставлении муниципальной усл</w:t>
      </w:r>
      <w:r>
        <w:rPr>
          <w:szCs w:val="28"/>
        </w:rPr>
        <w:t>у</w:t>
      </w:r>
      <w:r>
        <w:rPr>
          <w:szCs w:val="28"/>
        </w:rPr>
        <w:t>ги</w:t>
      </w:r>
      <w:r w:rsidRPr="003F2800">
        <w:rPr>
          <w:szCs w:val="28"/>
        </w:rPr>
        <w:t>;</w:t>
      </w:r>
    </w:p>
    <w:p w:rsidR="00D112D1" w:rsidRPr="003F2800" w:rsidRDefault="00D112D1" w:rsidP="003C03B2">
      <w:pPr>
        <w:ind w:right="-82" w:firstLine="900"/>
        <w:jc w:val="both"/>
        <w:rPr>
          <w:szCs w:val="28"/>
        </w:rPr>
      </w:pPr>
      <w:r>
        <w:rPr>
          <w:szCs w:val="28"/>
        </w:rPr>
        <w:t>-правовой анализ приложенных к заявлению документов на предмет их соответствия требованиям действующего законодательства;</w:t>
      </w:r>
    </w:p>
    <w:p w:rsidR="00D112D1" w:rsidRDefault="00D112D1" w:rsidP="003C03B2">
      <w:pPr>
        <w:ind w:firstLine="900"/>
        <w:jc w:val="both"/>
        <w:rPr>
          <w:szCs w:val="28"/>
        </w:rPr>
      </w:pPr>
      <w:r>
        <w:rPr>
          <w:szCs w:val="28"/>
        </w:rPr>
        <w:t>-выезд специалиста на объект и осмотр объекта;</w:t>
      </w:r>
    </w:p>
    <w:p w:rsidR="00D112D1" w:rsidRDefault="00D112D1" w:rsidP="003C03B2">
      <w:pPr>
        <w:ind w:firstLine="708"/>
        <w:jc w:val="both"/>
        <w:rPr>
          <w:szCs w:val="28"/>
        </w:rPr>
      </w:pPr>
      <w:r>
        <w:rPr>
          <w:szCs w:val="28"/>
        </w:rPr>
        <w:t xml:space="preserve">   </w:t>
      </w:r>
      <w:r w:rsidRPr="003F2800">
        <w:rPr>
          <w:szCs w:val="28"/>
        </w:rPr>
        <w:t>-</w:t>
      </w:r>
      <w:r>
        <w:rPr>
          <w:color w:val="000000"/>
          <w:szCs w:val="28"/>
        </w:rPr>
        <w:t xml:space="preserve">выдача </w:t>
      </w:r>
      <w:r w:rsidRPr="008A10F9">
        <w:rPr>
          <w:szCs w:val="28"/>
        </w:rPr>
        <w:t>разрешений на ввод в эксплуатацию построенных, реконстру</w:t>
      </w:r>
      <w:r w:rsidRPr="008A10F9">
        <w:rPr>
          <w:szCs w:val="28"/>
        </w:rPr>
        <w:t>и</w:t>
      </w:r>
      <w:r w:rsidRPr="008A10F9">
        <w:rPr>
          <w:szCs w:val="28"/>
        </w:rPr>
        <w:t>рованных объектов капитального строительства</w:t>
      </w:r>
    </w:p>
    <w:p w:rsidR="00D112D1" w:rsidRPr="00AA742C" w:rsidRDefault="00D112D1" w:rsidP="003C03B2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AA742C">
        <w:rPr>
          <w:szCs w:val="28"/>
        </w:rPr>
        <w:t>1.2. Круг заявителей.</w:t>
      </w:r>
    </w:p>
    <w:p w:rsidR="00D112D1" w:rsidRPr="00AA742C" w:rsidRDefault="00D112D1" w:rsidP="003C03B2">
      <w:pPr>
        <w:jc w:val="both"/>
        <w:rPr>
          <w:szCs w:val="28"/>
        </w:rPr>
      </w:pPr>
      <w:r w:rsidRPr="00AA742C">
        <w:rPr>
          <w:szCs w:val="28"/>
        </w:rPr>
        <w:t>Получателями муниципальной услуги (далее - заявители) являются:</w:t>
      </w:r>
    </w:p>
    <w:p w:rsidR="00D112D1" w:rsidRDefault="00D112D1" w:rsidP="007F323B">
      <w:pPr>
        <w:ind w:firstLine="900"/>
        <w:jc w:val="both"/>
        <w:rPr>
          <w:szCs w:val="28"/>
        </w:rPr>
      </w:pPr>
      <w:r>
        <w:rPr>
          <w:szCs w:val="28"/>
        </w:rPr>
        <w:t>- юридические лица и физические лица;</w:t>
      </w:r>
    </w:p>
    <w:p w:rsidR="00D112D1" w:rsidRDefault="00D112D1" w:rsidP="007F323B">
      <w:pPr>
        <w:ind w:firstLine="900"/>
        <w:jc w:val="both"/>
        <w:rPr>
          <w:szCs w:val="28"/>
        </w:rPr>
      </w:pPr>
      <w:r>
        <w:rPr>
          <w:szCs w:val="28"/>
        </w:rPr>
        <w:t>- представители физических и юридических лиц с надлежаще офор</w:t>
      </w:r>
      <w:r>
        <w:rPr>
          <w:szCs w:val="28"/>
        </w:rPr>
        <w:t>м</w:t>
      </w:r>
      <w:r>
        <w:rPr>
          <w:szCs w:val="28"/>
        </w:rPr>
        <w:t>ленными полномочиями.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D112D1" w:rsidRDefault="00D112D1" w:rsidP="0096081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Pr="006635C8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D112D1" w:rsidRPr="00736E99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D112D1" w:rsidRDefault="00D112D1" w:rsidP="007123B0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муниципальн</w:t>
      </w:r>
      <w:r>
        <w:rPr>
          <w:szCs w:val="28"/>
        </w:rPr>
        <w:t>о</w:t>
      </w:r>
      <w:r>
        <w:rPr>
          <w:szCs w:val="28"/>
        </w:rPr>
        <w:t>го образования Ленинградский район - 353740, ст. Ленинградская, ул. Красн</w:t>
      </w:r>
      <w:r>
        <w:rPr>
          <w:szCs w:val="28"/>
        </w:rPr>
        <w:t>о</w:t>
      </w:r>
      <w:r>
        <w:rPr>
          <w:szCs w:val="28"/>
        </w:rPr>
        <w:t>армейская, 17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Pr="00A80A30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lenininform@yandex.ru</w:t>
            </w:r>
          </w:p>
        </w:tc>
      </w:tr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Pr="00A80A30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Pr="00A80A30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D112D1" w:rsidTr="009102B7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Default="00D112D1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D1" w:rsidRPr="00A80A30" w:rsidRDefault="00D112D1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D112D1" w:rsidRDefault="00D112D1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170"/>
        <w:tblW w:w="9747" w:type="dxa"/>
        <w:tblCellMar>
          <w:left w:w="0" w:type="dxa"/>
          <w:right w:w="0" w:type="dxa"/>
        </w:tblCellMar>
        <w:tblLook w:val="00A0"/>
      </w:tblPr>
      <w:tblGrid>
        <w:gridCol w:w="1908"/>
        <w:gridCol w:w="7839"/>
      </w:tblGrid>
      <w:tr w:rsidR="00D112D1" w:rsidRPr="00A80A30" w:rsidTr="009102B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 День недели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Время приема граждан</w:t>
            </w:r>
          </w:p>
        </w:tc>
      </w:tr>
      <w:tr w:rsidR="00D112D1" w:rsidRPr="00A80A30" w:rsidTr="009102B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Понедельник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8.00-17.00 (перерыв 12.00-13.00)</w:t>
            </w:r>
          </w:p>
        </w:tc>
      </w:tr>
      <w:tr w:rsidR="00D112D1" w:rsidRPr="00A80A30" w:rsidTr="009102B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Вторник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8.00-17.00 (перерыв 12.00-13.00)</w:t>
            </w:r>
          </w:p>
        </w:tc>
      </w:tr>
      <w:tr w:rsidR="00D112D1" w:rsidRPr="00A80A30" w:rsidTr="009102B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Среда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8.00-17.00 (перерыв 12.00-13.00)</w:t>
            </w:r>
          </w:p>
        </w:tc>
      </w:tr>
      <w:tr w:rsidR="00D112D1" w:rsidRPr="00A80A30" w:rsidTr="009102B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Четверг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-</w:t>
            </w:r>
          </w:p>
        </w:tc>
      </w:tr>
      <w:tr w:rsidR="00D112D1" w:rsidRPr="00A80A30" w:rsidTr="009102B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Пятница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960813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-</w:t>
            </w:r>
          </w:p>
        </w:tc>
      </w:tr>
    </w:tbl>
    <w:p w:rsidR="00D112D1" w:rsidRDefault="00D112D1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page" w:tblpX="1833" w:tblpY="192"/>
        <w:tblW w:w="9606" w:type="dxa"/>
        <w:tblCellMar>
          <w:left w:w="0" w:type="dxa"/>
          <w:right w:w="0" w:type="dxa"/>
        </w:tblCellMar>
        <w:tblLook w:val="00A0"/>
      </w:tblPr>
      <w:tblGrid>
        <w:gridCol w:w="1803"/>
        <w:gridCol w:w="2558"/>
        <w:gridCol w:w="2345"/>
        <w:gridCol w:w="2900"/>
      </w:tblGrid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rPr>
                <w:szCs w:val="28"/>
              </w:rPr>
            </w:pPr>
            <w:r w:rsidRPr="00A80A30">
              <w:rPr>
                <w:szCs w:val="28"/>
              </w:rPr>
              <w:t> День недели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rPr>
                <w:szCs w:val="28"/>
              </w:rPr>
            </w:pPr>
            <w:r w:rsidRPr="00A80A30">
              <w:rPr>
                <w:szCs w:val="28"/>
              </w:rPr>
              <w:t>Время приема з</w:t>
            </w:r>
            <w:r w:rsidRPr="00A80A30">
              <w:rPr>
                <w:szCs w:val="28"/>
              </w:rPr>
              <w:t>а</w:t>
            </w:r>
            <w:r w:rsidRPr="00A80A30">
              <w:rPr>
                <w:szCs w:val="28"/>
              </w:rPr>
              <w:t>явлений и док</w:t>
            </w:r>
            <w:r w:rsidRPr="00A80A30">
              <w:rPr>
                <w:szCs w:val="28"/>
              </w:rPr>
              <w:t>у</w:t>
            </w:r>
            <w:r w:rsidRPr="00A80A30">
              <w:rPr>
                <w:szCs w:val="28"/>
              </w:rPr>
              <w:t>ментов от заявит</w:t>
            </w:r>
            <w:r w:rsidRPr="00A80A30">
              <w:rPr>
                <w:szCs w:val="28"/>
              </w:rPr>
              <w:t>е</w:t>
            </w:r>
            <w:r w:rsidRPr="00A80A30">
              <w:rPr>
                <w:szCs w:val="28"/>
              </w:rPr>
              <w:t>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rPr>
                <w:szCs w:val="28"/>
              </w:rPr>
            </w:pPr>
            <w:r w:rsidRPr="00A80A30">
              <w:rPr>
                <w:szCs w:val="28"/>
              </w:rPr>
              <w:t>Время выдачи запрашиваемых документов (м</w:t>
            </w:r>
            <w:r w:rsidRPr="00A80A30">
              <w:rPr>
                <w:szCs w:val="28"/>
              </w:rPr>
              <w:t>о</w:t>
            </w:r>
            <w:r w:rsidRPr="00A80A30">
              <w:rPr>
                <w:szCs w:val="28"/>
              </w:rPr>
              <w:t>тивированных отказов) заявит</w:t>
            </w:r>
            <w:r w:rsidRPr="00A80A30">
              <w:rPr>
                <w:szCs w:val="28"/>
              </w:rPr>
              <w:t>е</w:t>
            </w:r>
            <w:r w:rsidRPr="00A80A30">
              <w:rPr>
                <w:szCs w:val="28"/>
              </w:rPr>
              <w:t>лям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rPr>
                <w:szCs w:val="28"/>
              </w:rPr>
            </w:pPr>
            <w:r w:rsidRPr="00A80A30">
              <w:rPr>
                <w:szCs w:val="28"/>
              </w:rPr>
              <w:t>Время обработки и учета обращений за</w:t>
            </w:r>
            <w:r w:rsidRPr="00A80A30">
              <w:rPr>
                <w:szCs w:val="28"/>
              </w:rPr>
              <w:t>я</w:t>
            </w:r>
            <w:r w:rsidRPr="00A80A30">
              <w:rPr>
                <w:szCs w:val="28"/>
              </w:rPr>
              <w:t>вителей</w:t>
            </w:r>
          </w:p>
        </w:tc>
      </w:tr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Понедельник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</w:tr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Вторник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</w:tr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Среда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</w:tr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Четверг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</w:tr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Пятница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17-00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 8-00 до 16-00</w:t>
            </w:r>
          </w:p>
        </w:tc>
      </w:tr>
      <w:tr w:rsidR="00D112D1" w:rsidRPr="00A80A30" w:rsidTr="009102B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суббота</w:t>
            </w:r>
          </w:p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>воскресенье</w:t>
            </w:r>
          </w:p>
        </w:tc>
        <w:tc>
          <w:tcPr>
            <w:tcW w:w="7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 xml:space="preserve">                 С 8-00 до 13-00, без перерыва </w:t>
            </w:r>
          </w:p>
          <w:p w:rsidR="00D112D1" w:rsidRPr="00A80A30" w:rsidRDefault="00D112D1" w:rsidP="00A80A30">
            <w:pPr>
              <w:jc w:val="both"/>
              <w:rPr>
                <w:szCs w:val="28"/>
              </w:rPr>
            </w:pPr>
            <w:r w:rsidRPr="00A80A30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7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район.</w:t>
      </w:r>
    </w:p>
    <w:p w:rsidR="00D112D1" w:rsidRDefault="00D112D1" w:rsidP="00241902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D112D1" w:rsidRPr="0048623F" w:rsidRDefault="00D112D1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D112D1" w:rsidRPr="0048623F" w:rsidRDefault="00D112D1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D112D1" w:rsidRPr="0048623F" w:rsidRDefault="00D112D1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D112D1" w:rsidRPr="0048623F" w:rsidRDefault="00D112D1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D112D1" w:rsidRPr="0048623F" w:rsidRDefault="00D112D1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D112D1" w:rsidRPr="0048623F" w:rsidRDefault="00D112D1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D112D1" w:rsidRPr="0048623F" w:rsidRDefault="00D112D1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D112D1" w:rsidRPr="0048623F" w:rsidRDefault="00D112D1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са Интернет-сайтов и электронной почты органов, в которых заявители могут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D112D1" w:rsidRDefault="00D112D1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D112D1" w:rsidRPr="0048623F" w:rsidRDefault="00D112D1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D112D1" w:rsidRPr="0048623F" w:rsidRDefault="00D112D1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D112D1" w:rsidRPr="0048623F" w:rsidRDefault="00D112D1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112D1" w:rsidRPr="0048623F" w:rsidRDefault="00D112D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D112D1" w:rsidRPr="0048623F" w:rsidRDefault="00D112D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</w:t>
      </w:r>
      <w:r w:rsidRPr="0048623F">
        <w:rPr>
          <w:color w:val="000000"/>
          <w:szCs w:val="28"/>
        </w:rPr>
        <w:t>с</w:t>
      </w:r>
      <w:r w:rsidRPr="0048623F">
        <w:rPr>
          <w:color w:val="000000"/>
          <w:szCs w:val="28"/>
        </w:rPr>
        <w:t>луг);</w:t>
      </w:r>
    </w:p>
    <w:p w:rsidR="00D112D1" w:rsidRPr="0048623F" w:rsidRDefault="00D112D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D112D1" w:rsidRPr="0048623F" w:rsidRDefault="00D112D1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D112D1" w:rsidRDefault="00D112D1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2.1. Наименование муниципальной услуги: </w:t>
      </w:r>
      <w:r w:rsidRPr="008A10F9">
        <w:rPr>
          <w:szCs w:val="28"/>
        </w:rPr>
        <w:t>«Выдача разрешений на ввод в эксплуатацию построенных, реконструированных объектов капитального строительства»</w:t>
      </w:r>
      <w:r>
        <w:rPr>
          <w:szCs w:val="28"/>
        </w:rPr>
        <w:t>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при участии у</w:t>
      </w:r>
      <w:r w:rsidRPr="0097274B">
        <w:rPr>
          <w:szCs w:val="28"/>
        </w:rPr>
        <w:t>правлени</w:t>
      </w:r>
      <w:r>
        <w:rPr>
          <w:szCs w:val="28"/>
        </w:rPr>
        <w:t>я</w:t>
      </w:r>
      <w:r w:rsidRPr="0097274B">
        <w:rPr>
          <w:szCs w:val="28"/>
        </w:rPr>
        <w:t xml:space="preserve"> Федеральной службы государственной р</w:t>
      </w:r>
      <w:r w:rsidRPr="0097274B">
        <w:rPr>
          <w:szCs w:val="28"/>
        </w:rPr>
        <w:t>е</w:t>
      </w:r>
      <w:r w:rsidRPr="0097274B">
        <w:rPr>
          <w:szCs w:val="28"/>
        </w:rPr>
        <w:t>гистрации, кадастра и картографии по Ленинградскому району</w:t>
      </w:r>
      <w:r>
        <w:rPr>
          <w:szCs w:val="28"/>
        </w:rPr>
        <w:t>,  органов мес</w:t>
      </w:r>
      <w:r>
        <w:rPr>
          <w:szCs w:val="28"/>
        </w:rPr>
        <w:t>т</w:t>
      </w:r>
      <w:r>
        <w:rPr>
          <w:szCs w:val="28"/>
        </w:rPr>
        <w:t xml:space="preserve">ного самоуправления </w:t>
      </w:r>
      <w:r w:rsidRPr="0097274B">
        <w:rPr>
          <w:szCs w:val="28"/>
        </w:rPr>
        <w:t>сельских поселений муниципального образования Лени</w:t>
      </w:r>
      <w:r w:rsidRPr="0097274B">
        <w:rPr>
          <w:szCs w:val="28"/>
        </w:rPr>
        <w:t>н</w:t>
      </w:r>
      <w:r w:rsidRPr="0097274B">
        <w:rPr>
          <w:szCs w:val="28"/>
        </w:rPr>
        <w:t>градский район</w:t>
      </w:r>
      <w:r>
        <w:rPr>
          <w:szCs w:val="28"/>
        </w:rPr>
        <w:t>, проектных организаций.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управление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взаимодействует с:</w:t>
      </w:r>
    </w:p>
    <w:p w:rsidR="00D112D1" w:rsidRDefault="00D112D1" w:rsidP="0097274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2D66D3">
        <w:rPr>
          <w:szCs w:val="28"/>
        </w:rPr>
        <w:t>Ленинградск</w:t>
      </w:r>
      <w:r>
        <w:rPr>
          <w:szCs w:val="28"/>
        </w:rPr>
        <w:t>им</w:t>
      </w:r>
      <w:r w:rsidRPr="002D66D3">
        <w:rPr>
          <w:szCs w:val="28"/>
        </w:rPr>
        <w:t xml:space="preserve"> отдел</w:t>
      </w:r>
      <w:r>
        <w:rPr>
          <w:szCs w:val="28"/>
        </w:rPr>
        <w:t>ом У</w:t>
      </w:r>
      <w:r w:rsidRPr="002D66D3">
        <w:rPr>
          <w:szCs w:val="28"/>
        </w:rPr>
        <w:t xml:space="preserve">правления </w:t>
      </w:r>
      <w:r>
        <w:rPr>
          <w:szCs w:val="28"/>
        </w:rPr>
        <w:t>Ф</w:t>
      </w:r>
      <w:r w:rsidRPr="002D66D3">
        <w:rPr>
          <w:szCs w:val="28"/>
        </w:rPr>
        <w:t>едеральной службы государс</w:t>
      </w:r>
      <w:r w:rsidRPr="002D66D3">
        <w:rPr>
          <w:szCs w:val="28"/>
        </w:rPr>
        <w:t>т</w:t>
      </w:r>
      <w:r w:rsidRPr="002D66D3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 xml:space="preserve">;  </w:t>
      </w:r>
    </w:p>
    <w:p w:rsidR="00D112D1" w:rsidRDefault="00D112D1" w:rsidP="0097274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администрациями сельских поселений </w:t>
      </w:r>
      <w:r w:rsidRPr="0097274B">
        <w:rPr>
          <w:szCs w:val="28"/>
        </w:rPr>
        <w:t xml:space="preserve"> Ленинградск</w:t>
      </w:r>
      <w:r>
        <w:rPr>
          <w:szCs w:val="28"/>
        </w:rPr>
        <w:t>ого</w:t>
      </w:r>
      <w:r w:rsidRPr="0097274B">
        <w:rPr>
          <w:szCs w:val="28"/>
        </w:rPr>
        <w:t xml:space="preserve"> район</w:t>
      </w:r>
      <w:r>
        <w:rPr>
          <w:szCs w:val="28"/>
        </w:rPr>
        <w:t>а.</w:t>
      </w:r>
    </w:p>
    <w:p w:rsidR="00D112D1" w:rsidRDefault="00D112D1" w:rsidP="0097274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D112D1" w:rsidRDefault="00D112D1" w:rsidP="0097274B">
      <w:pPr>
        <w:jc w:val="both"/>
        <w:rPr>
          <w:szCs w:val="28"/>
        </w:rPr>
      </w:pPr>
      <w:r>
        <w:rPr>
          <w:szCs w:val="28"/>
        </w:rPr>
        <w:t>Конечным результатом предоставления муниципальной услуги является:</w:t>
      </w:r>
    </w:p>
    <w:p w:rsidR="00D112D1" w:rsidRPr="008A10F9" w:rsidRDefault="00D112D1" w:rsidP="0097274B">
      <w:pPr>
        <w:ind w:firstLine="851"/>
        <w:jc w:val="both"/>
        <w:rPr>
          <w:szCs w:val="28"/>
        </w:rPr>
      </w:pPr>
      <w:r>
        <w:rPr>
          <w:szCs w:val="28"/>
        </w:rPr>
        <w:t xml:space="preserve">  -</w:t>
      </w:r>
      <w:r w:rsidRPr="008A10F9">
        <w:rPr>
          <w:rFonts w:eastAsia="Batang"/>
          <w:szCs w:val="28"/>
        </w:rPr>
        <w:t xml:space="preserve">выдача </w:t>
      </w:r>
      <w:r w:rsidRPr="008A10F9">
        <w:rPr>
          <w:szCs w:val="28"/>
        </w:rPr>
        <w:t>разрешений на ввод в эксплуатацию построенных, реконс</w:t>
      </w:r>
      <w:r w:rsidRPr="008A10F9">
        <w:rPr>
          <w:szCs w:val="28"/>
        </w:rPr>
        <w:t>т</w:t>
      </w:r>
      <w:r w:rsidRPr="008A10F9">
        <w:rPr>
          <w:szCs w:val="28"/>
        </w:rPr>
        <w:t>руированных объектов капитального строительства;</w:t>
      </w:r>
    </w:p>
    <w:p w:rsidR="00D112D1" w:rsidRDefault="00D112D1" w:rsidP="0097274B">
      <w:pPr>
        <w:tabs>
          <w:tab w:val="left" w:pos="900"/>
        </w:tabs>
        <w:ind w:right="-82" w:firstLine="709"/>
        <w:jc w:val="both"/>
        <w:rPr>
          <w:szCs w:val="28"/>
        </w:rPr>
      </w:pPr>
      <w:r>
        <w:rPr>
          <w:szCs w:val="28"/>
        </w:rPr>
        <w:t xml:space="preserve">   -отказ в предоставлении муниципальной 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 xml:space="preserve">шать </w:t>
      </w:r>
      <w:r w:rsidRPr="004F2483">
        <w:rPr>
          <w:szCs w:val="28"/>
        </w:rPr>
        <w:t>30</w:t>
      </w:r>
      <w:r>
        <w:rPr>
          <w:szCs w:val="28"/>
        </w:rPr>
        <w:t xml:space="preserve">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D112D1" w:rsidRDefault="00D112D1" w:rsidP="00245BD3">
      <w:pPr>
        <w:ind w:firstLine="900"/>
        <w:jc w:val="both"/>
        <w:rPr>
          <w:szCs w:val="28"/>
        </w:rPr>
      </w:pPr>
      <w:r>
        <w:rPr>
          <w:szCs w:val="28"/>
        </w:rPr>
        <w:t>-Градостроительный кодекс Российской Федерации;</w:t>
      </w:r>
    </w:p>
    <w:p w:rsidR="00D112D1" w:rsidRDefault="00D112D1" w:rsidP="00245BD3">
      <w:pPr>
        <w:ind w:firstLine="900"/>
        <w:jc w:val="both"/>
        <w:rPr>
          <w:szCs w:val="28"/>
        </w:rPr>
      </w:pPr>
      <w:r>
        <w:rPr>
          <w:szCs w:val="28"/>
        </w:rPr>
        <w:t>-Федеральный закон от 6 октября 2003 года № 131-ФЗ «Об общих при</w:t>
      </w:r>
      <w:r>
        <w:rPr>
          <w:szCs w:val="28"/>
        </w:rPr>
        <w:t>н</w:t>
      </w:r>
      <w:r>
        <w:rPr>
          <w:szCs w:val="28"/>
        </w:rPr>
        <w:t>ципах организации местного самоуправления в Российской Федерации»;</w:t>
      </w:r>
    </w:p>
    <w:p w:rsidR="00D112D1" w:rsidRDefault="00D112D1" w:rsidP="00245BD3">
      <w:pPr>
        <w:ind w:firstLine="900"/>
        <w:jc w:val="both"/>
        <w:rPr>
          <w:szCs w:val="28"/>
        </w:rPr>
      </w:pPr>
      <w:r>
        <w:rPr>
          <w:szCs w:val="28"/>
        </w:rPr>
        <w:t>-Федеральный закон от 29 декабря 2004 года № 191-ФЗ «О введении в действие градостроительного кодекса Российской Федерации»;</w:t>
      </w:r>
    </w:p>
    <w:p w:rsidR="00D112D1" w:rsidRDefault="00D112D1" w:rsidP="00245BD3">
      <w:pPr>
        <w:ind w:firstLine="900"/>
        <w:jc w:val="both"/>
        <w:rPr>
          <w:szCs w:val="28"/>
        </w:rPr>
      </w:pPr>
      <w:r>
        <w:rPr>
          <w:szCs w:val="28"/>
        </w:rPr>
        <w:t>-Федеральный закон от 2 мая 2006 года № 59-ФЗ «О порядке рассмо</w:t>
      </w:r>
      <w:r>
        <w:rPr>
          <w:szCs w:val="28"/>
        </w:rPr>
        <w:t>т</w:t>
      </w:r>
      <w:r>
        <w:rPr>
          <w:szCs w:val="28"/>
        </w:rPr>
        <w:t>рения обращений граждан Российской Федерации»;</w:t>
      </w:r>
    </w:p>
    <w:p w:rsidR="00D112D1" w:rsidRPr="00845D78" w:rsidRDefault="00D112D1" w:rsidP="00245BD3">
      <w:pPr>
        <w:ind w:firstLine="900"/>
        <w:jc w:val="both"/>
        <w:rPr>
          <w:szCs w:val="28"/>
        </w:rPr>
      </w:pPr>
      <w:r>
        <w:rPr>
          <w:szCs w:val="28"/>
        </w:rPr>
        <w:t>-</w:t>
      </w:r>
      <w:r>
        <w:rPr>
          <w:kern w:val="1"/>
          <w:szCs w:val="28"/>
        </w:rPr>
        <w:t xml:space="preserve">Постановление Правительства Российской Федерации от 24 ноября 2005 года №698 </w:t>
      </w:r>
      <w:r>
        <w:rPr>
          <w:szCs w:val="28"/>
        </w:rPr>
        <w:t>«О форме разрешения на строительство и  форме разрешения на ввод объекта в эксплуатацию».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8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в</w:t>
      </w:r>
      <w:r w:rsidRPr="008A10F9">
        <w:rPr>
          <w:szCs w:val="28"/>
        </w:rPr>
        <w:t>ыдач</w:t>
      </w:r>
      <w:r>
        <w:rPr>
          <w:szCs w:val="28"/>
        </w:rPr>
        <w:t>е</w:t>
      </w:r>
      <w:r w:rsidRPr="008A10F9">
        <w:rPr>
          <w:szCs w:val="28"/>
        </w:rPr>
        <w:t xml:space="preserve"> разрешени</w:t>
      </w:r>
      <w:r>
        <w:rPr>
          <w:szCs w:val="28"/>
        </w:rPr>
        <w:t>я</w:t>
      </w:r>
      <w:r w:rsidRPr="008A10F9">
        <w:rPr>
          <w:szCs w:val="28"/>
        </w:rPr>
        <w:t xml:space="preserve"> на ввод в эксплуатацию построенных, р</w:t>
      </w:r>
      <w:r w:rsidRPr="008A10F9">
        <w:rPr>
          <w:szCs w:val="28"/>
        </w:rPr>
        <w:t>е</w:t>
      </w:r>
      <w:r w:rsidRPr="008A10F9">
        <w:rPr>
          <w:szCs w:val="28"/>
        </w:rPr>
        <w:t>конструированных объектов капитального строительства</w:t>
      </w:r>
      <w:r>
        <w:rPr>
          <w:szCs w:val="28"/>
        </w:rPr>
        <w:t>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Управление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 xml:space="preserve">ципального образования Ленинградский район; </w:t>
      </w:r>
    </w:p>
    <w:p w:rsidR="00D112D1" w:rsidRDefault="00D112D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D112D1" w:rsidRPr="002C463A" w:rsidRDefault="00D112D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D112D1" w:rsidRPr="002C463A" w:rsidRDefault="00D112D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D112D1" w:rsidRPr="002C463A" w:rsidRDefault="00D112D1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D112D1" w:rsidRPr="002C463A" w:rsidRDefault="00D112D1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правоустанавливающие документы на земельный участок;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градостроительный план земельного участка;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разрешение на строительство;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акт приёмки объекта капитального строительства (в случае осущест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ления строительства, реконструкции, капитального ремонта на основании дог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вора);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документ, подтверждающий соответствие построенного, реконстру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рованного, отремонтированного объекта капитального строительства требов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ниям технических регламентов и подписанный лицом, осуществляющим стро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тельство;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документ, подтверждающий соответствие параметров построенного, реконструированного, отремонтированного объекта капитального строительс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ва  проектной документации и подписанный лицом, осуществляющим стро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тельство (лицом, осуществляющим строительство, и застройщиком или зака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>чиком в случае осуществления строительства, реконструкции, капитального ремонта на основании договора), за исключением случаев осуществления строительства, реконструкции, капитального ремонта объектов индивидуальн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 жилищного строительства;</w:t>
      </w:r>
    </w:p>
    <w:p w:rsidR="00D112D1" w:rsidRDefault="00D112D1" w:rsidP="00245BD3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- документы, подтверждающие соответствие построенного, реконстру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рованного, отремонтированного объекта капитального строительства  технич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D112D1" w:rsidRDefault="00D112D1" w:rsidP="00245BD3">
      <w:pPr>
        <w:ind w:firstLine="902"/>
        <w:jc w:val="both"/>
        <w:rPr>
          <w:color w:val="000000"/>
          <w:szCs w:val="28"/>
        </w:rPr>
      </w:pPr>
      <w:r>
        <w:rPr>
          <w:color w:val="000000"/>
          <w:szCs w:val="28"/>
        </w:rPr>
        <w:t>- схема, отображающая расположение построенного реконструирова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ствляющим строительство (лицом, осуществляющим строительство, и 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стройщиком или заказчиком в случае осуществления строительства, реконс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рукции, капитального ремонта на основании договора); </w:t>
      </w:r>
    </w:p>
    <w:p w:rsidR="00D112D1" w:rsidRPr="00245BD3" w:rsidRDefault="00D112D1" w:rsidP="00245BD3">
      <w:pPr>
        <w:pStyle w:val="NormalWeb"/>
        <w:spacing w:before="0" w:beforeAutospacing="0" w:after="0"/>
        <w:ind w:right="-82" w:firstLine="902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>- заключение органа государственного строительного надзора, органа 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сударственного пожарного надзора (в случае, если предусмотрено осуществл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 государственного строительного надзора, государственного пожарного на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зора) о соответствии построенного реконструированного, отремонтированного объекта капитального строительства требованиям технических регламентов и проектной документации.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не вправе требовать от заявителя: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органов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район, организаций в соответствии с нормативными правовыми актами Российской Федерации, нормативными пр</w:t>
      </w:r>
      <w:r>
        <w:rPr>
          <w:szCs w:val="28"/>
        </w:rPr>
        <w:t>а</w:t>
      </w:r>
      <w:r>
        <w:rPr>
          <w:szCs w:val="28"/>
        </w:rPr>
        <w:t>вовыми актами субъектов Российской Федерации, муниципальными правовыми актами.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D112D1" w:rsidRDefault="00D112D1" w:rsidP="000D35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8A58D5">
        <w:rPr>
          <w:szCs w:val="28"/>
        </w:rPr>
        <w:t xml:space="preserve">невыполнение застройщиком требований, предусмотренных частью 18 статьи 51 Градостроительного </w:t>
      </w:r>
      <w:r>
        <w:rPr>
          <w:szCs w:val="28"/>
        </w:rPr>
        <w:t>к</w:t>
      </w:r>
      <w:r w:rsidRPr="008A58D5">
        <w:rPr>
          <w:szCs w:val="28"/>
        </w:rPr>
        <w:t>одекса</w:t>
      </w:r>
      <w:r>
        <w:rPr>
          <w:szCs w:val="28"/>
        </w:rPr>
        <w:t xml:space="preserve"> Российской Федерации.</w:t>
      </w:r>
    </w:p>
    <w:p w:rsidR="00D112D1" w:rsidRDefault="00D112D1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D112D1" w:rsidRDefault="00D112D1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8A58D5">
        <w:rPr>
          <w:szCs w:val="28"/>
        </w:rPr>
        <w:t>невыполнение застройщиком требований, предусмотренных частью 18 статьи 51 Градостроительного Кодекса</w:t>
      </w:r>
      <w:r>
        <w:rPr>
          <w:szCs w:val="28"/>
        </w:rPr>
        <w:t xml:space="preserve"> Российской Федерации.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 управление архитектуры и градостроительства  администрации муниципального образования Ленинградский район в течение трех календа</w:t>
      </w:r>
      <w:r>
        <w:rPr>
          <w:szCs w:val="28"/>
        </w:rPr>
        <w:t>р</w:t>
      </w:r>
      <w:r>
        <w:rPr>
          <w:szCs w:val="28"/>
        </w:rPr>
        <w:t>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D112D1" w:rsidRDefault="00D112D1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граждан.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приемной администрации муниципального образов</w:t>
      </w:r>
      <w:r>
        <w:rPr>
          <w:szCs w:val="28"/>
        </w:rPr>
        <w:t>а</w:t>
      </w:r>
      <w:r>
        <w:rPr>
          <w:szCs w:val="28"/>
        </w:rPr>
        <w:t>ния Ленинградский район заявления и прилагаемых к нему документов на ок</w:t>
      </w:r>
      <w:r>
        <w:rPr>
          <w:szCs w:val="28"/>
        </w:rPr>
        <w:t>а</w:t>
      </w:r>
      <w:r>
        <w:rPr>
          <w:szCs w:val="28"/>
        </w:rPr>
        <w:t>зание муниципальной услуги;</w:t>
      </w:r>
    </w:p>
    <w:p w:rsidR="00D112D1" w:rsidRPr="003F2800" w:rsidRDefault="00D112D1" w:rsidP="000E3EA8">
      <w:pPr>
        <w:ind w:right="-82" w:firstLine="900"/>
        <w:jc w:val="both"/>
        <w:rPr>
          <w:szCs w:val="28"/>
        </w:rPr>
      </w:pPr>
      <w:r>
        <w:rPr>
          <w:szCs w:val="28"/>
        </w:rPr>
        <w:t>-правовой анализ приложенных к заявлению документов на предмет их соответствия требованиям действующего законодательства;</w:t>
      </w:r>
    </w:p>
    <w:p w:rsidR="00D112D1" w:rsidRDefault="00D112D1" w:rsidP="000E3EA8">
      <w:pPr>
        <w:ind w:firstLine="900"/>
        <w:jc w:val="both"/>
        <w:rPr>
          <w:szCs w:val="28"/>
        </w:rPr>
      </w:pPr>
      <w:r>
        <w:rPr>
          <w:szCs w:val="28"/>
        </w:rPr>
        <w:t>- выезд специалиста на объект и осмотр объекта производится в сопр</w:t>
      </w:r>
      <w:r>
        <w:rPr>
          <w:szCs w:val="28"/>
        </w:rPr>
        <w:t>о</w:t>
      </w:r>
      <w:r>
        <w:rPr>
          <w:szCs w:val="28"/>
        </w:rPr>
        <w:t>вождении заявителя или его представителя, после выезда производится прове</w:t>
      </w:r>
      <w:r>
        <w:rPr>
          <w:szCs w:val="28"/>
        </w:rPr>
        <w:t>р</w:t>
      </w:r>
      <w:r>
        <w:rPr>
          <w:szCs w:val="28"/>
        </w:rPr>
        <w:t>ка соответствия объекта требованиям проектной документации (кроме объектов индивидуального жилищного строительства);</w:t>
      </w:r>
    </w:p>
    <w:p w:rsidR="00D112D1" w:rsidRDefault="00D112D1" w:rsidP="000E3EA8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>-</w:t>
      </w:r>
      <w:r w:rsidRPr="007C6FC5">
        <w:rPr>
          <w:szCs w:val="28"/>
        </w:rPr>
        <w:t xml:space="preserve"> </w:t>
      </w:r>
      <w:r>
        <w:rPr>
          <w:szCs w:val="28"/>
        </w:rPr>
        <w:t xml:space="preserve">по результатам проверок </w:t>
      </w:r>
      <w:r>
        <w:rPr>
          <w:color w:val="000000"/>
          <w:szCs w:val="28"/>
        </w:rPr>
        <w:t xml:space="preserve">выдача </w:t>
      </w:r>
      <w:r w:rsidRPr="008A10F9">
        <w:rPr>
          <w:szCs w:val="28"/>
        </w:rPr>
        <w:t>разрешений на ввод в эксплуатацию построенных, реконструированных объектов капитального строительства</w:t>
      </w:r>
      <w:r w:rsidRPr="003F2800">
        <w:rPr>
          <w:szCs w:val="28"/>
        </w:rPr>
        <w:t>;</w:t>
      </w:r>
    </w:p>
    <w:p w:rsidR="00D112D1" w:rsidRDefault="00D112D1" w:rsidP="000E3EA8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-выдача отказа в предоставлении муниципальной услуги. </w:t>
      </w:r>
    </w:p>
    <w:p w:rsidR="00D112D1" w:rsidRDefault="00D112D1" w:rsidP="000E3E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управлением архитектуры и градостроительства  а</w:t>
      </w:r>
      <w:r>
        <w:rPr>
          <w:szCs w:val="28"/>
        </w:rPr>
        <w:t>д</w:t>
      </w:r>
      <w:r>
        <w:rPr>
          <w:szCs w:val="28"/>
        </w:rPr>
        <w:t xml:space="preserve">министрации муниципального образования </w:t>
      </w:r>
      <w:r w:rsidRPr="008A10F9">
        <w:rPr>
          <w:szCs w:val="28"/>
        </w:rPr>
        <w:t>разрешени</w:t>
      </w:r>
      <w:r>
        <w:rPr>
          <w:szCs w:val="28"/>
        </w:rPr>
        <w:t>я</w:t>
      </w:r>
      <w:r w:rsidRPr="008A10F9">
        <w:rPr>
          <w:szCs w:val="28"/>
        </w:rPr>
        <w:t xml:space="preserve"> на ввод в эксплуатацию построенных, реконструированных объектов капитального строительства</w:t>
      </w:r>
      <w:r>
        <w:rPr>
          <w:szCs w:val="28"/>
        </w:rPr>
        <w:t>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фо</w:t>
      </w:r>
      <w:r>
        <w:rPr>
          <w:szCs w:val="28"/>
        </w:rPr>
        <w:t>р</w:t>
      </w:r>
      <w:r>
        <w:rPr>
          <w:szCs w:val="28"/>
        </w:rPr>
        <w:t>мирует и направляет межведомственные запросы в следующие органы (орган</w:t>
      </w:r>
      <w:r>
        <w:rPr>
          <w:szCs w:val="28"/>
        </w:rPr>
        <w:t>и</w:t>
      </w:r>
      <w:r>
        <w:rPr>
          <w:szCs w:val="28"/>
        </w:rPr>
        <w:t>зации), участвующие в предоставлении муниципальной услуги: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2D66D3">
        <w:rPr>
          <w:szCs w:val="28"/>
        </w:rPr>
        <w:t>Ленинградск</w:t>
      </w:r>
      <w:r>
        <w:rPr>
          <w:szCs w:val="28"/>
        </w:rPr>
        <w:t>им</w:t>
      </w:r>
      <w:r w:rsidRPr="002D66D3">
        <w:rPr>
          <w:szCs w:val="28"/>
        </w:rPr>
        <w:t xml:space="preserve"> отдел</w:t>
      </w:r>
      <w:r>
        <w:rPr>
          <w:szCs w:val="28"/>
        </w:rPr>
        <w:t>ом У</w:t>
      </w:r>
      <w:r w:rsidRPr="002D66D3">
        <w:rPr>
          <w:szCs w:val="28"/>
        </w:rPr>
        <w:t xml:space="preserve">правления </w:t>
      </w:r>
      <w:r>
        <w:rPr>
          <w:szCs w:val="28"/>
        </w:rPr>
        <w:t>Ф</w:t>
      </w:r>
      <w:r w:rsidRPr="002D66D3">
        <w:rPr>
          <w:szCs w:val="28"/>
        </w:rPr>
        <w:t>едеральной службы государс</w:t>
      </w:r>
      <w:r w:rsidRPr="002D66D3">
        <w:rPr>
          <w:szCs w:val="28"/>
        </w:rPr>
        <w:t>т</w:t>
      </w:r>
      <w:r w:rsidRPr="002D66D3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>.</w:t>
      </w:r>
    </w:p>
    <w:p w:rsidR="00D112D1" w:rsidRDefault="00D112D1" w:rsidP="000E3E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Администрации сельских поселений </w:t>
      </w:r>
      <w:r w:rsidRPr="000E3EA8">
        <w:rPr>
          <w:szCs w:val="28"/>
        </w:rPr>
        <w:t xml:space="preserve"> Ленинградск</w:t>
      </w:r>
      <w:r>
        <w:rPr>
          <w:szCs w:val="28"/>
        </w:rPr>
        <w:t>ого</w:t>
      </w:r>
      <w:r w:rsidRPr="000E3EA8">
        <w:rPr>
          <w:szCs w:val="28"/>
        </w:rPr>
        <w:t xml:space="preserve"> район</w:t>
      </w:r>
      <w:r>
        <w:rPr>
          <w:szCs w:val="28"/>
        </w:rPr>
        <w:t>а.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управлению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необходимы следующие документы и информация, находящиеся в иных органах и организациях:</w:t>
      </w:r>
    </w:p>
    <w:p w:rsidR="00D112D1" w:rsidRDefault="00D112D1" w:rsidP="009102B7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</w:t>
      </w:r>
      <w:r w:rsidRPr="000E3EA8">
        <w:rPr>
          <w:szCs w:val="28"/>
        </w:rPr>
        <w:t>роектн</w:t>
      </w:r>
      <w:r>
        <w:rPr>
          <w:szCs w:val="28"/>
        </w:rPr>
        <w:t>ой</w:t>
      </w:r>
      <w:r w:rsidRPr="000E3EA8">
        <w:rPr>
          <w:szCs w:val="28"/>
        </w:rPr>
        <w:t xml:space="preserve"> организаци</w:t>
      </w:r>
      <w:r>
        <w:rPr>
          <w:szCs w:val="28"/>
        </w:rPr>
        <w:t>и.</w:t>
      </w:r>
    </w:p>
    <w:p w:rsidR="00D112D1" w:rsidRDefault="00D112D1" w:rsidP="000E3E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D112D1" w:rsidRDefault="00D112D1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 управления архитектуры и градостроительства администрации муниципального образования Ленинградский район и сообщает специалисту свои имя и фам</w:t>
      </w:r>
      <w:r>
        <w:rPr>
          <w:szCs w:val="28"/>
        </w:rPr>
        <w:t>и</w:t>
      </w:r>
      <w:r>
        <w:rPr>
          <w:szCs w:val="28"/>
        </w:rPr>
        <w:t>лию, а также излагает суть вопроса.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образования, уполномоченный на консультирование граждан (далее -ответственный специалист).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"с подлинником сверено"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"с подлинником сверено",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"с подлинником сверено" (если по Админис</w:t>
      </w:r>
      <w:r>
        <w:rPr>
          <w:szCs w:val="28"/>
        </w:rPr>
        <w:t>т</w:t>
      </w:r>
      <w:r>
        <w:rPr>
          <w:szCs w:val="28"/>
        </w:rPr>
        <w:t>ративному регламенту оказания услуги не предусмотрены нотариально удост</w:t>
      </w:r>
      <w:r>
        <w:rPr>
          <w:szCs w:val="28"/>
        </w:rPr>
        <w:t>о</w:t>
      </w:r>
      <w:r>
        <w:rPr>
          <w:szCs w:val="28"/>
        </w:rPr>
        <w:t>веренные копии документов);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9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10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1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</w:t>
      </w:r>
      <w:r>
        <w:rPr>
          <w:szCs w:val="28"/>
        </w:rPr>
        <w:t>и</w:t>
      </w:r>
      <w:r>
        <w:rPr>
          <w:szCs w:val="28"/>
        </w:rPr>
        <w:t>пальной услуги и просит заявителя собственноручно указать в заявлении «Пр</w:t>
      </w:r>
      <w:r>
        <w:rPr>
          <w:szCs w:val="28"/>
        </w:rPr>
        <w:t>и</w:t>
      </w:r>
      <w:r>
        <w:rPr>
          <w:szCs w:val="28"/>
        </w:rPr>
        <w:t>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</w:t>
      </w:r>
      <w:r>
        <w:rPr>
          <w:szCs w:val="28"/>
        </w:rPr>
        <w:t>т</w:t>
      </w:r>
      <w:r>
        <w:rPr>
          <w:szCs w:val="28"/>
        </w:rPr>
        <w:t>ся на исполнение в приемную администрации муниципального образования.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зая</w:t>
      </w:r>
      <w:r>
        <w:rPr>
          <w:szCs w:val="28"/>
        </w:rPr>
        <w:t>в</w:t>
      </w:r>
      <w:r>
        <w:rPr>
          <w:szCs w:val="28"/>
        </w:rPr>
        <w:t>ление в системе «СИНКОПА».</w:t>
      </w:r>
    </w:p>
    <w:p w:rsidR="00D112D1" w:rsidRDefault="00D112D1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D112D1" w:rsidRDefault="00D112D1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D112D1" w:rsidRDefault="00D112D1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порядке его дальнейшего рассмотрения.</w:t>
      </w:r>
    </w:p>
    <w:p w:rsidR="00D112D1" w:rsidRDefault="00D112D1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 адм</w:t>
      </w:r>
      <w:r>
        <w:rPr>
          <w:szCs w:val="28"/>
        </w:rPr>
        <w:t>и</w:t>
      </w:r>
      <w:r>
        <w:rPr>
          <w:szCs w:val="28"/>
        </w:rPr>
        <w:t>нистрации муниципального образования передает полученный пакет докуме</w:t>
      </w:r>
      <w:r>
        <w:rPr>
          <w:szCs w:val="28"/>
        </w:rPr>
        <w:t>н</w:t>
      </w:r>
      <w:r>
        <w:rPr>
          <w:szCs w:val="28"/>
        </w:rPr>
        <w:t>тов специалисту, уполномоченному на производство по заявлению.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2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3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D112D1" w:rsidRDefault="00D112D1" w:rsidP="0073572B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3F2800">
        <w:rPr>
          <w:szCs w:val="28"/>
        </w:rPr>
        <w:t xml:space="preserve">прием </w:t>
      </w:r>
      <w:r>
        <w:rPr>
          <w:szCs w:val="28"/>
        </w:rPr>
        <w:t xml:space="preserve">и регистрация </w:t>
      </w:r>
      <w:r w:rsidRPr="003F2800">
        <w:rPr>
          <w:szCs w:val="28"/>
        </w:rPr>
        <w:t xml:space="preserve"> заявления </w:t>
      </w:r>
      <w:r>
        <w:rPr>
          <w:szCs w:val="28"/>
        </w:rPr>
        <w:t>о предоставлении муниципальной у</w:t>
      </w:r>
      <w:r>
        <w:rPr>
          <w:szCs w:val="28"/>
        </w:rPr>
        <w:t>с</w:t>
      </w:r>
      <w:r>
        <w:rPr>
          <w:szCs w:val="28"/>
        </w:rPr>
        <w:t>луги</w:t>
      </w:r>
      <w:r w:rsidRPr="003F2800">
        <w:rPr>
          <w:szCs w:val="28"/>
        </w:rPr>
        <w:t>;</w:t>
      </w:r>
    </w:p>
    <w:p w:rsidR="00D112D1" w:rsidRPr="003F2800" w:rsidRDefault="00D112D1" w:rsidP="0073572B">
      <w:pPr>
        <w:ind w:right="-82" w:firstLine="900"/>
        <w:jc w:val="both"/>
        <w:rPr>
          <w:szCs w:val="28"/>
        </w:rPr>
      </w:pPr>
      <w:r>
        <w:rPr>
          <w:szCs w:val="28"/>
        </w:rPr>
        <w:t>-правовой анализ приложенных к заявлению документов на предмет их соответствия требованиям действующего законодательства;</w:t>
      </w:r>
    </w:p>
    <w:p w:rsidR="00D112D1" w:rsidRDefault="00D112D1" w:rsidP="0073572B">
      <w:pPr>
        <w:ind w:firstLine="900"/>
        <w:jc w:val="both"/>
        <w:rPr>
          <w:szCs w:val="28"/>
        </w:rPr>
      </w:pPr>
      <w:r>
        <w:rPr>
          <w:szCs w:val="28"/>
        </w:rPr>
        <w:t>-выезд специалиста на объект и осмотр объекта;</w:t>
      </w:r>
    </w:p>
    <w:p w:rsidR="00D112D1" w:rsidRDefault="00D112D1" w:rsidP="0073572B">
      <w:pPr>
        <w:ind w:firstLine="708"/>
        <w:jc w:val="both"/>
        <w:rPr>
          <w:szCs w:val="28"/>
        </w:rPr>
      </w:pPr>
      <w:r>
        <w:rPr>
          <w:szCs w:val="28"/>
        </w:rPr>
        <w:t xml:space="preserve">   </w:t>
      </w:r>
      <w:r w:rsidRPr="003F2800">
        <w:rPr>
          <w:szCs w:val="28"/>
        </w:rPr>
        <w:t>-</w:t>
      </w:r>
      <w:r>
        <w:rPr>
          <w:color w:val="000000"/>
          <w:szCs w:val="28"/>
        </w:rPr>
        <w:t xml:space="preserve">выдача </w:t>
      </w:r>
      <w:r w:rsidRPr="008A10F9">
        <w:rPr>
          <w:szCs w:val="28"/>
        </w:rPr>
        <w:t>разрешений на ввод в эксплуатацию построенных, реконстру</w:t>
      </w:r>
      <w:r w:rsidRPr="008A10F9">
        <w:rPr>
          <w:szCs w:val="28"/>
        </w:rPr>
        <w:t>и</w:t>
      </w:r>
      <w:r w:rsidRPr="008A10F9">
        <w:rPr>
          <w:szCs w:val="28"/>
        </w:rPr>
        <w:t>рованных объектов капитального строительства</w:t>
      </w:r>
      <w:r>
        <w:rPr>
          <w:szCs w:val="28"/>
        </w:rPr>
        <w:t>.</w:t>
      </w:r>
    </w:p>
    <w:p w:rsidR="00D112D1" w:rsidRDefault="00D112D1" w:rsidP="0073572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30 дней.</w:t>
      </w:r>
    </w:p>
    <w:p w:rsidR="00D112D1" w:rsidRDefault="00D112D1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</w:t>
      </w:r>
      <w:r>
        <w:rPr>
          <w:szCs w:val="28"/>
        </w:rPr>
        <w:t>о</w:t>
      </w:r>
      <w:r>
        <w:rPr>
          <w:szCs w:val="28"/>
        </w:rPr>
        <w:t>са о предоставлении муниципальной услуги.</w:t>
      </w:r>
    </w:p>
    <w:p w:rsidR="00D112D1" w:rsidRDefault="00D112D1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D112D1" w:rsidRDefault="00D112D1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D112D1" w:rsidRDefault="00D112D1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</w:t>
      </w:r>
      <w:r w:rsidRPr="002C463A">
        <w:rPr>
          <w:szCs w:val="28"/>
        </w:rPr>
        <w:t xml:space="preserve"> или Многофункциональный центр.</w:t>
      </w:r>
    </w:p>
    <w:p w:rsidR="00D112D1" w:rsidRDefault="00D112D1" w:rsidP="007C2228">
      <w:pPr>
        <w:ind w:firstLine="900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администрации муниципального образования, директором МФЦ.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</w:t>
      </w:r>
      <w:r>
        <w:rPr>
          <w:szCs w:val="28"/>
        </w:rPr>
        <w:t>о</w:t>
      </w:r>
      <w:r>
        <w:rPr>
          <w:szCs w:val="28"/>
        </w:rPr>
        <w:t>го регламента связанных с осуществлением деятельности ответственных сп</w:t>
      </w:r>
      <w:r>
        <w:rPr>
          <w:szCs w:val="28"/>
        </w:rPr>
        <w:t>е</w:t>
      </w:r>
      <w:r>
        <w:rPr>
          <w:szCs w:val="28"/>
        </w:rPr>
        <w:t>циалистов осуществляется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образования. в форме приказа.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образования. во взаимодействии с директором МФЦ.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и МФЦ могут проводить эле</w:t>
      </w:r>
      <w:r>
        <w:rPr>
          <w:szCs w:val="28"/>
        </w:rPr>
        <w:t>к</w:t>
      </w:r>
      <w:r>
        <w:rPr>
          <w:szCs w:val="28"/>
        </w:rPr>
        <w:t>тронные опросы, анкетирование по вопросам удовлетворенности полнотой и качеством исполнения муниципальной услуги, соблюдения положений насто</w:t>
      </w:r>
      <w:r>
        <w:rPr>
          <w:szCs w:val="28"/>
        </w:rPr>
        <w:t>я</w:t>
      </w:r>
      <w:r>
        <w:rPr>
          <w:szCs w:val="28"/>
        </w:rPr>
        <w:t>щего Административного регламента, сроков и последовательности действий (административных процедур), предусмотренных настоящим Администрати</w:t>
      </w:r>
      <w:r>
        <w:rPr>
          <w:szCs w:val="28"/>
        </w:rPr>
        <w:t>в</w:t>
      </w:r>
      <w:r>
        <w:rPr>
          <w:szCs w:val="28"/>
        </w:rPr>
        <w:t>ным регламентом.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BC0AC7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D112D1" w:rsidRDefault="00D112D1" w:rsidP="00BC0AC7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D112D1" w:rsidRDefault="00D112D1" w:rsidP="00BC0AC7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D112D1" w:rsidRDefault="00D112D1" w:rsidP="00BC0AC7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D112D1" w:rsidRDefault="00D112D1" w:rsidP="00BC0AC7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</w:t>
      </w:r>
      <w:r>
        <w:rPr>
          <w:szCs w:val="28"/>
        </w:rPr>
        <w:t>в</w:t>
      </w:r>
      <w:r>
        <w:rPr>
          <w:szCs w:val="28"/>
        </w:rPr>
        <w:t>ляемые жалобы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жалобу.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 xml:space="preserve">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D112D1" w:rsidRDefault="00D112D1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D112D1" w:rsidRDefault="00D112D1" w:rsidP="006E610E">
      <w:pPr>
        <w:autoSpaceDE w:val="0"/>
        <w:autoSpaceDN w:val="0"/>
        <w:adjustRightInd w:val="0"/>
        <w:rPr>
          <w:szCs w:val="28"/>
        </w:rPr>
      </w:pPr>
    </w:p>
    <w:p w:rsidR="00D112D1" w:rsidRDefault="00D112D1" w:rsidP="006E610E">
      <w:pPr>
        <w:autoSpaceDE w:val="0"/>
        <w:autoSpaceDN w:val="0"/>
        <w:adjustRightInd w:val="0"/>
        <w:rPr>
          <w:szCs w:val="28"/>
        </w:rPr>
      </w:pPr>
    </w:p>
    <w:p w:rsidR="00D112D1" w:rsidRDefault="00D112D1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D112D1" w:rsidRDefault="00D112D1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И.М.Заболотний</w:t>
      </w: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Default="00D112D1" w:rsidP="0073572B">
      <w:pPr>
        <w:ind w:firstLine="5400"/>
        <w:jc w:val="center"/>
        <w:rPr>
          <w:szCs w:val="28"/>
        </w:rPr>
      </w:pPr>
    </w:p>
    <w:p w:rsidR="00D112D1" w:rsidRPr="001B35A2" w:rsidRDefault="00D112D1" w:rsidP="0073572B">
      <w:pPr>
        <w:ind w:firstLine="5400"/>
        <w:jc w:val="center"/>
        <w:rPr>
          <w:szCs w:val="28"/>
        </w:rPr>
      </w:pPr>
      <w:r w:rsidRPr="001B35A2">
        <w:rPr>
          <w:szCs w:val="28"/>
        </w:rPr>
        <w:t>ПРИЛОЖЕНИЕ № 1</w:t>
      </w:r>
    </w:p>
    <w:p w:rsidR="00D112D1" w:rsidRPr="001B35A2" w:rsidRDefault="00D112D1" w:rsidP="0073572B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D112D1" w:rsidRDefault="00D112D1" w:rsidP="0073572B">
      <w:pPr>
        <w:jc w:val="center"/>
        <w:rPr>
          <w:szCs w:val="28"/>
        </w:rPr>
      </w:pPr>
    </w:p>
    <w:p w:rsidR="00D112D1" w:rsidRPr="001B35A2" w:rsidRDefault="00D112D1" w:rsidP="0073572B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</w:t>
      </w:r>
    </w:p>
    <w:p w:rsidR="00D112D1" w:rsidRDefault="00D112D1" w:rsidP="0073572B">
      <w:pPr>
        <w:jc w:val="center"/>
        <w:rPr>
          <w:szCs w:val="28"/>
        </w:rPr>
      </w:pPr>
      <w:r w:rsidRPr="001B35A2">
        <w:rPr>
          <w:szCs w:val="28"/>
        </w:rPr>
        <w:t xml:space="preserve">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</w:p>
    <w:p w:rsidR="00D112D1" w:rsidRPr="0073572B" w:rsidRDefault="00D112D1" w:rsidP="0073572B">
      <w:pPr>
        <w:jc w:val="center"/>
        <w:rPr>
          <w:strike/>
          <w:szCs w:val="28"/>
        </w:rPr>
      </w:pP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D112D1" w:rsidRPr="00970615" w:rsidRDefault="00D112D1" w:rsidP="00A80A30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Консультации, прием заявления и документов, </w:t>
            </w:r>
          </w:p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строительства администрации муниц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 xml:space="preserve">пального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D112D1" w:rsidRPr="00970615" w:rsidRDefault="00D112D1" w:rsidP="00A80A30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документов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D112D1" w:rsidRPr="00970615" w:rsidRDefault="00D112D1" w:rsidP="000D1F8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ий</w:t>
            </w:r>
            <w:r w:rsidRPr="0097061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D112D1" w:rsidRPr="00970615" w:rsidRDefault="00D112D1" w:rsidP="00A80A30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</w:t>
            </w:r>
            <w:r>
              <w:rPr>
                <w:szCs w:val="28"/>
              </w:rPr>
              <w:t xml:space="preserve">инградская ул.Красная, 136 </w:t>
            </w:r>
            <w:r w:rsidRPr="00970615">
              <w:rPr>
                <w:szCs w:val="28"/>
              </w:rPr>
              <w:t xml:space="preserve"> А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 xml:space="preserve">Правоустанавливающие документы на </w:t>
            </w:r>
            <w:r>
              <w:rPr>
                <w:sz w:val="28"/>
                <w:szCs w:val="28"/>
              </w:rPr>
              <w:t>земельный участок;</w:t>
            </w:r>
          </w:p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Ленинградский отдел Управления </w:t>
            </w:r>
          </w:p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Федеральной  службы государстве</w:t>
            </w:r>
            <w:r w:rsidRPr="00970615">
              <w:rPr>
                <w:sz w:val="28"/>
                <w:szCs w:val="28"/>
              </w:rPr>
              <w:t>н</w:t>
            </w:r>
            <w:r w:rsidRPr="00970615">
              <w:rPr>
                <w:sz w:val="28"/>
                <w:szCs w:val="28"/>
              </w:rPr>
              <w:t>ной регистрации, кадастра и картогр</w:t>
            </w:r>
            <w:r w:rsidRPr="00970615">
              <w:rPr>
                <w:sz w:val="28"/>
                <w:szCs w:val="28"/>
              </w:rPr>
              <w:t>а</w:t>
            </w:r>
            <w:r w:rsidRPr="00970615">
              <w:rPr>
                <w:sz w:val="28"/>
                <w:szCs w:val="28"/>
              </w:rPr>
              <w:t xml:space="preserve">фии по Краснодарскому краю </w:t>
            </w:r>
          </w:p>
        </w:tc>
        <w:tc>
          <w:tcPr>
            <w:tcW w:w="276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  <w:p w:rsidR="00D112D1" w:rsidRPr="00970615" w:rsidRDefault="00D112D1" w:rsidP="00A80A30">
            <w:pPr>
              <w:rPr>
                <w:szCs w:val="28"/>
              </w:rPr>
            </w:pPr>
          </w:p>
          <w:p w:rsidR="00D112D1" w:rsidRPr="00970615" w:rsidRDefault="00D112D1" w:rsidP="00A80A30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 xml:space="preserve">градский район, ст. Ленинградская, </w:t>
            </w:r>
          </w:p>
          <w:p w:rsidR="00D112D1" w:rsidRPr="00970615" w:rsidRDefault="00D112D1" w:rsidP="000D1F80">
            <w:pPr>
              <w:rPr>
                <w:szCs w:val="28"/>
              </w:rPr>
            </w:pPr>
            <w:r w:rsidRPr="00970615">
              <w:rPr>
                <w:szCs w:val="28"/>
              </w:rPr>
              <w:t xml:space="preserve">ул.Красная , 136 </w:t>
            </w:r>
            <w:r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  <w:p w:rsidR="00D112D1" w:rsidRPr="00970615" w:rsidRDefault="00D112D1" w:rsidP="00A80A30">
            <w:pPr>
              <w:rPr>
                <w:szCs w:val="28"/>
              </w:rPr>
            </w:pPr>
            <w:r w:rsidRPr="00970615">
              <w:rPr>
                <w:szCs w:val="28"/>
              </w:rPr>
              <w:t>7-29-19</w:t>
            </w:r>
          </w:p>
        </w:tc>
      </w:tr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Градостроительный план земельного участка</w:t>
            </w:r>
            <w:r>
              <w:rPr>
                <w:sz w:val="28"/>
                <w:szCs w:val="28"/>
              </w:rPr>
              <w:t>;</w:t>
            </w:r>
          </w:p>
          <w:p w:rsidR="00D112D1" w:rsidRPr="005D7C86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администрации сельских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Ленинградского района;</w:t>
            </w:r>
          </w:p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</w:tc>
        <w:tc>
          <w:tcPr>
            <w:tcW w:w="1200" w:type="dxa"/>
          </w:tcPr>
          <w:p w:rsidR="00D112D1" w:rsidRPr="001B35A2" w:rsidRDefault="00D112D1" w:rsidP="00A80A30">
            <w:pPr>
              <w:rPr>
                <w:szCs w:val="28"/>
              </w:rPr>
            </w:pPr>
          </w:p>
          <w:p w:rsidR="00D112D1" w:rsidRPr="00970615" w:rsidRDefault="00D112D1" w:rsidP="00A80A30">
            <w:pPr>
              <w:jc w:val="both"/>
              <w:rPr>
                <w:szCs w:val="28"/>
              </w:rPr>
            </w:pPr>
          </w:p>
        </w:tc>
      </w:tr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Разрешение на строительство</w:t>
            </w:r>
            <w:r>
              <w:rPr>
                <w:sz w:val="28"/>
                <w:szCs w:val="28"/>
              </w:rPr>
              <w:t>;</w:t>
            </w:r>
          </w:p>
          <w:p w:rsidR="00D112D1" w:rsidRPr="005D7C86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управление архитектуры и град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строительства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Ленинградский район</w:t>
            </w:r>
          </w:p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D112D1" w:rsidRPr="001B35A2" w:rsidRDefault="00D112D1" w:rsidP="00A80A30">
            <w:pPr>
              <w:rPr>
                <w:szCs w:val="28"/>
              </w:rPr>
            </w:pPr>
            <w:r w:rsidRPr="001B35A2">
              <w:rPr>
                <w:szCs w:val="28"/>
              </w:rPr>
              <w:t>353740, Краснода</w:t>
            </w:r>
            <w:r w:rsidRPr="001B35A2">
              <w:rPr>
                <w:szCs w:val="28"/>
              </w:rPr>
              <w:t>р</w:t>
            </w:r>
            <w:r w:rsidRPr="001B35A2">
              <w:rPr>
                <w:szCs w:val="28"/>
              </w:rPr>
              <w:t>ский край, Лени</w:t>
            </w:r>
            <w:r w:rsidRPr="001B35A2">
              <w:rPr>
                <w:szCs w:val="28"/>
              </w:rPr>
              <w:t>н</w:t>
            </w:r>
            <w:r w:rsidRPr="001B35A2">
              <w:rPr>
                <w:szCs w:val="28"/>
              </w:rPr>
              <w:t xml:space="preserve">градский район, ст. Ленинградская, </w:t>
            </w:r>
          </w:p>
          <w:p w:rsidR="00D112D1" w:rsidRPr="00970615" w:rsidRDefault="00D112D1" w:rsidP="00A80A30">
            <w:pPr>
              <w:rPr>
                <w:szCs w:val="28"/>
              </w:rPr>
            </w:pPr>
            <w:r w:rsidRPr="001B35A2">
              <w:rPr>
                <w:szCs w:val="28"/>
              </w:rPr>
              <w:t xml:space="preserve">ул. </w:t>
            </w:r>
            <w:r>
              <w:rPr>
                <w:szCs w:val="28"/>
              </w:rPr>
              <w:t>Красноарме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ская</w:t>
            </w:r>
            <w:r w:rsidRPr="001B35A2">
              <w:rPr>
                <w:szCs w:val="28"/>
              </w:rPr>
              <w:t xml:space="preserve">, </w:t>
            </w:r>
            <w:r>
              <w:rPr>
                <w:szCs w:val="28"/>
              </w:rPr>
              <w:t>17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D112D1" w:rsidRPr="00970615" w:rsidTr="00A80A30">
        <w:tc>
          <w:tcPr>
            <w:tcW w:w="589" w:type="dxa"/>
          </w:tcPr>
          <w:p w:rsidR="00D112D1" w:rsidRPr="00970615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112D1" w:rsidRPr="00970615" w:rsidRDefault="00D112D1" w:rsidP="00A80A30">
            <w:pPr>
              <w:pStyle w:val="BodyTextIndent2"/>
              <w:ind w:left="0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 приёмки объекта капитального строительства (в случае осуществления строительства, реконструкции, кап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тального ремонта на основании догов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ра)</w:t>
            </w:r>
          </w:p>
        </w:tc>
        <w:tc>
          <w:tcPr>
            <w:tcW w:w="2760" w:type="dxa"/>
          </w:tcPr>
          <w:p w:rsidR="00D112D1" w:rsidRPr="00970615" w:rsidRDefault="00D112D1" w:rsidP="00A80A30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  <w:p w:rsidR="00D112D1" w:rsidRPr="00970615" w:rsidRDefault="00D112D1" w:rsidP="00A80A30">
            <w:pPr>
              <w:rPr>
                <w:szCs w:val="28"/>
              </w:rPr>
            </w:pPr>
          </w:p>
        </w:tc>
      </w:tr>
      <w:tr w:rsidR="00D112D1" w:rsidRPr="00970615" w:rsidTr="00A80A30">
        <w:tc>
          <w:tcPr>
            <w:tcW w:w="589" w:type="dxa"/>
          </w:tcPr>
          <w:p w:rsidR="00D112D1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Документ, подтверждающий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вие построенного, реконструированн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го, отремонтированного объекта кап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тального строительства требованиям технических регламентов и подписа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ный лицом, осуществляющим 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тельство;</w:t>
            </w:r>
          </w:p>
        </w:tc>
        <w:tc>
          <w:tcPr>
            <w:tcW w:w="2760" w:type="dxa"/>
          </w:tcPr>
          <w:p w:rsidR="00D112D1" w:rsidRPr="005D7C86" w:rsidRDefault="00D112D1" w:rsidP="00A80A30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</w:tc>
      </w:tr>
      <w:tr w:rsidR="00D112D1" w:rsidRPr="00970615" w:rsidTr="00A80A30">
        <w:tc>
          <w:tcPr>
            <w:tcW w:w="589" w:type="dxa"/>
          </w:tcPr>
          <w:p w:rsidR="00D112D1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Документ, подтверждающий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ветствие параметров построенного,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конструированного, отремонтирова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ного объекта капитального строител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ства  проектной документации и подп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санный лицом, осуществляющим строительство (лицом, осуществля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щим строительство, и застройщиком или заказчиком в случае осуществления строительства, реконструкции, кап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тального ремонта на основании догов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ра), за исключением случаев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строительства, реконструкции, капитального ремонта объектов инд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видуального жилищного строительства;</w:t>
            </w:r>
          </w:p>
        </w:tc>
        <w:tc>
          <w:tcPr>
            <w:tcW w:w="2760" w:type="dxa"/>
          </w:tcPr>
          <w:p w:rsidR="00D112D1" w:rsidRPr="005D7C86" w:rsidRDefault="00D112D1" w:rsidP="00A80A30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  <w:r>
              <w:rPr>
                <w:szCs w:val="28"/>
              </w:rPr>
              <w:t>;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</w:tc>
      </w:tr>
      <w:tr w:rsidR="00D112D1" w:rsidRPr="00970615" w:rsidTr="00A80A30">
        <w:tc>
          <w:tcPr>
            <w:tcW w:w="589" w:type="dxa"/>
          </w:tcPr>
          <w:p w:rsidR="00D112D1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Документы, подтверждающие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ветствие построенного, реконструир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ванного, отремонтированного объекта капитального строительства  технич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условиям и подписанные предст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вителями организаций, осуществля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 эксплуатацию сетей инженерно-технического обеспечения (при их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личии);</w:t>
            </w:r>
          </w:p>
        </w:tc>
        <w:tc>
          <w:tcPr>
            <w:tcW w:w="2760" w:type="dxa"/>
          </w:tcPr>
          <w:p w:rsidR="00D112D1" w:rsidRPr="005D7C86" w:rsidRDefault="00D112D1" w:rsidP="00A80A30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  <w:r>
              <w:rPr>
                <w:szCs w:val="28"/>
              </w:rPr>
              <w:t>;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</w:tc>
      </w:tr>
      <w:tr w:rsidR="00D112D1" w:rsidRPr="00970615" w:rsidTr="00A80A30">
        <w:tc>
          <w:tcPr>
            <w:tcW w:w="589" w:type="dxa"/>
          </w:tcPr>
          <w:p w:rsidR="00D112D1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Схема, отображающая располож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построенного реконструированн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го, отремонтированного объекта кап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тального строительства, расположение сетей инженерно-технического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чения в границах земельного участка и планировочную организацию земельн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участка и подписанная лицом,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ществляющим строительство (лицом, осуществляющим строительство, и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стройщиком или заказчиком в случае осуществления строительства, реконс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рукции, капитального ремонта на осн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вании договора);</w:t>
            </w:r>
          </w:p>
        </w:tc>
        <w:tc>
          <w:tcPr>
            <w:tcW w:w="2760" w:type="dxa"/>
          </w:tcPr>
          <w:p w:rsidR="00D112D1" w:rsidRPr="005D7C86" w:rsidRDefault="00D112D1" w:rsidP="00A80A30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  <w:r>
              <w:rPr>
                <w:szCs w:val="28"/>
              </w:rPr>
              <w:t>;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</w:p>
        </w:tc>
      </w:tr>
      <w:tr w:rsidR="00D112D1" w:rsidRPr="00970615" w:rsidTr="00A80A30">
        <w:tc>
          <w:tcPr>
            <w:tcW w:w="589" w:type="dxa"/>
          </w:tcPr>
          <w:p w:rsidR="00D112D1" w:rsidRDefault="00D112D1" w:rsidP="00A80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5040" w:type="dxa"/>
          </w:tcPr>
          <w:p w:rsidR="00D112D1" w:rsidRDefault="00D112D1" w:rsidP="00A80A30">
            <w:pPr>
              <w:pStyle w:val="BodyTextIndent2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органа государственн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строительного надзора, органа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дарственного пожарного надзора (в случае, если предусмотрено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ление государственного строительного надзора, государственного пожарного надзора) о соответствии построенного реконструированного, отремонтир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ванного объекта капитального 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тельства требованиям технических ре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ламентов и проектной документации;</w:t>
            </w:r>
          </w:p>
          <w:p w:rsidR="00D112D1" w:rsidRDefault="00D112D1" w:rsidP="00A80A30">
            <w:pPr>
              <w:pStyle w:val="BodyTextIndent2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3572B">
              <w:rPr>
                <w:sz w:val="28"/>
                <w:szCs w:val="28"/>
              </w:rPr>
              <w:t>управление архитектуры и град</w:t>
            </w:r>
            <w:r w:rsidRPr="0073572B">
              <w:rPr>
                <w:sz w:val="28"/>
                <w:szCs w:val="28"/>
              </w:rPr>
              <w:t>о</w:t>
            </w:r>
            <w:r w:rsidRPr="0073572B">
              <w:rPr>
                <w:sz w:val="28"/>
                <w:szCs w:val="28"/>
              </w:rPr>
              <w:t>строительства администрации муниц</w:t>
            </w:r>
            <w:r w:rsidRPr="0073572B">
              <w:rPr>
                <w:sz w:val="28"/>
                <w:szCs w:val="28"/>
              </w:rPr>
              <w:t>и</w:t>
            </w:r>
            <w:r w:rsidRPr="0073572B">
              <w:rPr>
                <w:sz w:val="28"/>
                <w:szCs w:val="28"/>
              </w:rPr>
              <w:t>пального образования Ленинградский район</w:t>
            </w:r>
          </w:p>
        </w:tc>
        <w:tc>
          <w:tcPr>
            <w:tcW w:w="2760" w:type="dxa"/>
          </w:tcPr>
          <w:p w:rsidR="00D112D1" w:rsidRPr="001B35A2" w:rsidRDefault="00D112D1" w:rsidP="00A80A30">
            <w:pPr>
              <w:rPr>
                <w:szCs w:val="28"/>
              </w:rPr>
            </w:pPr>
            <w:r w:rsidRPr="001B35A2">
              <w:rPr>
                <w:szCs w:val="28"/>
              </w:rPr>
              <w:t>353740, Краснода</w:t>
            </w:r>
            <w:r w:rsidRPr="001B35A2">
              <w:rPr>
                <w:szCs w:val="28"/>
              </w:rPr>
              <w:t>р</w:t>
            </w:r>
            <w:r w:rsidRPr="001B35A2">
              <w:rPr>
                <w:szCs w:val="28"/>
              </w:rPr>
              <w:t>ский край, Лени</w:t>
            </w:r>
            <w:r w:rsidRPr="001B35A2">
              <w:rPr>
                <w:szCs w:val="28"/>
              </w:rPr>
              <w:t>н</w:t>
            </w:r>
            <w:r w:rsidRPr="001B35A2">
              <w:rPr>
                <w:szCs w:val="28"/>
              </w:rPr>
              <w:t xml:space="preserve">градский район, ст. Ленинградская, </w:t>
            </w:r>
          </w:p>
          <w:p w:rsidR="00D112D1" w:rsidRPr="005D7C86" w:rsidRDefault="00D112D1" w:rsidP="00A80A30">
            <w:pPr>
              <w:rPr>
                <w:szCs w:val="28"/>
              </w:rPr>
            </w:pPr>
            <w:r w:rsidRPr="001B35A2">
              <w:rPr>
                <w:szCs w:val="28"/>
              </w:rPr>
              <w:t xml:space="preserve">ул. </w:t>
            </w:r>
            <w:r>
              <w:rPr>
                <w:szCs w:val="28"/>
              </w:rPr>
              <w:t>Красноарме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ская</w:t>
            </w:r>
            <w:r w:rsidRPr="001B35A2">
              <w:rPr>
                <w:szCs w:val="28"/>
              </w:rPr>
              <w:t xml:space="preserve">, </w:t>
            </w:r>
            <w:r>
              <w:rPr>
                <w:szCs w:val="28"/>
              </w:rPr>
              <w:t>17</w:t>
            </w:r>
          </w:p>
        </w:tc>
        <w:tc>
          <w:tcPr>
            <w:tcW w:w="1200" w:type="dxa"/>
          </w:tcPr>
          <w:p w:rsidR="00D112D1" w:rsidRPr="00970615" w:rsidRDefault="00D112D1" w:rsidP="00A80A30">
            <w:pPr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</w:tbl>
    <w:p w:rsidR="00D112D1" w:rsidRPr="001B35A2" w:rsidRDefault="00D112D1" w:rsidP="0073572B">
      <w:pPr>
        <w:jc w:val="both"/>
        <w:rPr>
          <w:szCs w:val="28"/>
        </w:rPr>
      </w:pPr>
    </w:p>
    <w:p w:rsidR="00D112D1" w:rsidRPr="001B35A2" w:rsidRDefault="00D112D1" w:rsidP="0073572B">
      <w:pPr>
        <w:jc w:val="both"/>
        <w:rPr>
          <w:szCs w:val="28"/>
        </w:rPr>
      </w:pPr>
    </w:p>
    <w:p w:rsidR="00D112D1" w:rsidRPr="001B35A2" w:rsidRDefault="00D112D1" w:rsidP="0073572B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112D1" w:rsidRPr="001B35A2" w:rsidRDefault="00D112D1" w:rsidP="0073572B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112D1" w:rsidRPr="001B35A2" w:rsidRDefault="00D112D1" w:rsidP="0073572B">
      <w:pPr>
        <w:ind w:firstLine="5400"/>
        <w:jc w:val="both"/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Pr="00FB3A75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  <w:r>
        <w:rPr>
          <w:szCs w:val="28"/>
        </w:rPr>
        <w:tab/>
      </w: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Pr="001B35A2" w:rsidRDefault="00D112D1" w:rsidP="0073572B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</w:t>
      </w:r>
      <w:r w:rsidRPr="001B35A2">
        <w:rPr>
          <w:sz w:val="27"/>
          <w:szCs w:val="27"/>
        </w:rPr>
        <w:t>ПРИЛОЖЕНИЕ № 2</w:t>
      </w:r>
    </w:p>
    <w:p w:rsidR="00D112D1" w:rsidRPr="001B35A2" w:rsidRDefault="00D112D1" w:rsidP="0073572B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D112D1" w:rsidRDefault="00D112D1" w:rsidP="0073572B">
      <w:pPr>
        <w:ind w:firstLine="840"/>
        <w:jc w:val="center"/>
        <w:rPr>
          <w:szCs w:val="28"/>
        </w:rPr>
      </w:pPr>
    </w:p>
    <w:p w:rsidR="00D112D1" w:rsidRPr="001B35A2" w:rsidRDefault="00D112D1" w:rsidP="0073572B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Перечень документов, необходимых и обязательных для оказания </w:t>
      </w:r>
    </w:p>
    <w:p w:rsidR="00D112D1" w:rsidRPr="001B35A2" w:rsidRDefault="00D112D1" w:rsidP="0073572B">
      <w:pPr>
        <w:ind w:firstLine="840"/>
        <w:jc w:val="center"/>
        <w:rPr>
          <w:szCs w:val="28"/>
        </w:rPr>
      </w:pPr>
      <w:r>
        <w:rPr>
          <w:szCs w:val="28"/>
        </w:rPr>
        <w:t>физическим лицам м</w:t>
      </w:r>
      <w:r w:rsidRPr="001B35A2">
        <w:rPr>
          <w:szCs w:val="28"/>
        </w:rPr>
        <w:t>униципальной услуги, предоставляемых</w:t>
      </w:r>
    </w:p>
    <w:p w:rsidR="00D112D1" w:rsidRDefault="00D112D1" w:rsidP="0073572B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 заявителем лично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1)правоустанавливающие документы на земельный участок;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2)градостроительный план земельного участка;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3)разрешение на строительство;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4)акт приёмки объекта капитального строительства (в случае осущест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ления строительства, реконструкции, капитального ремонта на основании дог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вора);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5)документ, подтверждающий соответствие построенного, реконстру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рованного, отремонтированного объекта капитального строительства требов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ниям технических регламентов и подписанный лицом, осуществляющим стро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тельство;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6)документ, подтверждающий соответствие параметров построенного, реконструированного, отремонтированного объекта капитального строительс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ва  проектной документации и подписанный лицом, осуществляющим стро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тельство (лицом, осуществляющим строительство, и застройщиком или зака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>чиком в случае осуществления строительства, реконструкции, капитального ремонта на основании договора), за исключением случаев осуществления строительства, реконструкции, капитального ремонта объектов индивидуальн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 жилищного строительства;</w:t>
      </w:r>
    </w:p>
    <w:p w:rsidR="00D112D1" w:rsidRDefault="00D112D1" w:rsidP="0073572B">
      <w:pPr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>7)документы, подтверждающие соответствие построенного, реконс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руированного, отремонтированного объекта капитального строительства  те</w:t>
      </w:r>
      <w:r>
        <w:rPr>
          <w:color w:val="000000"/>
          <w:szCs w:val="28"/>
        </w:rPr>
        <w:t>х</w:t>
      </w:r>
      <w:r>
        <w:rPr>
          <w:color w:val="000000"/>
          <w:szCs w:val="28"/>
        </w:rPr>
        <w:t>ническим условиям и подписанные представителями организаций, осущест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ляющих эксплуатацию сетей инженерно-технического обеспечения (при их н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личии);</w:t>
      </w:r>
    </w:p>
    <w:p w:rsidR="00D112D1" w:rsidRDefault="00D112D1" w:rsidP="0073572B">
      <w:pPr>
        <w:ind w:firstLine="902"/>
        <w:jc w:val="both"/>
        <w:rPr>
          <w:color w:val="000000"/>
          <w:szCs w:val="28"/>
        </w:rPr>
      </w:pPr>
      <w:r>
        <w:rPr>
          <w:color w:val="000000"/>
          <w:szCs w:val="28"/>
        </w:rPr>
        <w:t>8)схема, отображающая расположение построенного реконструирова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ствляющим строительство (лицом, осуществляющим строительство, и 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стройщиком или заказчиком в случае осуществления строительства, реконс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рукции, капитального ремонта на основании договора); </w:t>
      </w:r>
    </w:p>
    <w:p w:rsidR="00D112D1" w:rsidRDefault="00D112D1" w:rsidP="007123B0">
      <w:pPr>
        <w:pStyle w:val="NormalWeb"/>
        <w:spacing w:before="0" w:beforeAutospacing="0" w:after="0"/>
        <w:ind w:right="-82" w:firstLine="902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>9)заключение органа государственного строительного надзора, органа государственного пожарного надзора (в случае, если предусмотрено осущест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ление государственного строительного надзора, государственного пожарного надзора) о соответствии построенного реконструированного, отремонтирова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ного объекта капитального строительства требованиям технических регламе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тов и проектной документации.</w:t>
      </w:r>
    </w:p>
    <w:p w:rsidR="00D112D1" w:rsidRDefault="00D112D1" w:rsidP="007123B0">
      <w:pPr>
        <w:pStyle w:val="NormalWeb"/>
        <w:spacing w:before="0" w:beforeAutospacing="0" w:after="0"/>
        <w:ind w:right="-82"/>
        <w:jc w:val="both"/>
        <w:rPr>
          <w:sz w:val="28"/>
          <w:szCs w:val="28"/>
        </w:rPr>
      </w:pPr>
    </w:p>
    <w:p w:rsidR="00D112D1" w:rsidRPr="007123B0" w:rsidRDefault="00D112D1" w:rsidP="007123B0">
      <w:pPr>
        <w:pStyle w:val="NormalWeb"/>
        <w:spacing w:before="0" w:beforeAutospacing="0" w:after="0"/>
        <w:ind w:right="-82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112D1" w:rsidRDefault="00D112D1" w:rsidP="0073572B">
      <w:pPr>
        <w:rPr>
          <w:szCs w:val="28"/>
        </w:rPr>
      </w:pPr>
      <w:r w:rsidRPr="008D428A"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И.М. Заболотний</w:t>
      </w:r>
    </w:p>
    <w:p w:rsidR="00D112D1" w:rsidRDefault="00D112D1" w:rsidP="0073572B">
      <w:pPr>
        <w:ind w:left="4500"/>
        <w:jc w:val="center"/>
        <w:rPr>
          <w:szCs w:val="28"/>
        </w:rPr>
      </w:pPr>
    </w:p>
    <w:p w:rsidR="00D112D1" w:rsidRDefault="00D112D1" w:rsidP="0073572B">
      <w:pPr>
        <w:ind w:left="4500"/>
        <w:jc w:val="center"/>
        <w:rPr>
          <w:szCs w:val="28"/>
        </w:rPr>
      </w:pPr>
      <w:r>
        <w:rPr>
          <w:szCs w:val="28"/>
        </w:rPr>
        <w:t>ПРИЛОЖЕНИЕ №3</w:t>
      </w:r>
    </w:p>
    <w:p w:rsidR="00D112D1" w:rsidRDefault="00D112D1" w:rsidP="0073572B">
      <w:pPr>
        <w:ind w:left="4500"/>
        <w:jc w:val="center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D112D1" w:rsidRDefault="00D112D1" w:rsidP="0073572B">
      <w:pPr>
        <w:rPr>
          <w:szCs w:val="28"/>
        </w:rPr>
      </w:pPr>
    </w:p>
    <w:p w:rsidR="00D112D1" w:rsidRPr="0009389F" w:rsidRDefault="00D112D1" w:rsidP="0073572B">
      <w:pPr>
        <w:ind w:left="4320"/>
        <w:rPr>
          <w:szCs w:val="28"/>
        </w:rPr>
      </w:pPr>
      <w:r w:rsidRPr="0009389F">
        <w:rPr>
          <w:szCs w:val="28"/>
        </w:rPr>
        <w:t>Главе муниципального образования Лени</w:t>
      </w:r>
      <w:r w:rsidRPr="0009389F">
        <w:rPr>
          <w:szCs w:val="28"/>
        </w:rPr>
        <w:t>н</w:t>
      </w:r>
      <w:r w:rsidRPr="0009389F">
        <w:rPr>
          <w:szCs w:val="28"/>
        </w:rPr>
        <w:t xml:space="preserve">градский район </w:t>
      </w:r>
    </w:p>
    <w:p w:rsidR="00D112D1" w:rsidRDefault="00D112D1" w:rsidP="0073572B">
      <w:pPr>
        <w:ind w:left="4320"/>
        <w:rPr>
          <w:szCs w:val="28"/>
        </w:rPr>
      </w:pPr>
      <w:r>
        <w:rPr>
          <w:szCs w:val="28"/>
        </w:rPr>
        <w:t>от _________________________________</w:t>
      </w:r>
    </w:p>
    <w:p w:rsidR="00D112D1" w:rsidRDefault="00D112D1" w:rsidP="0073572B">
      <w:pPr>
        <w:ind w:left="4320"/>
        <w:jc w:val="center"/>
        <w:rPr>
          <w:b/>
          <w:sz w:val="20"/>
        </w:rPr>
      </w:pPr>
      <w:r>
        <w:rPr>
          <w:b/>
          <w:sz w:val="20"/>
        </w:rPr>
        <w:t>(фамилия, имя, отчество полностью)</w:t>
      </w:r>
    </w:p>
    <w:p w:rsidR="00D112D1" w:rsidRDefault="00D112D1" w:rsidP="0073572B">
      <w:pPr>
        <w:ind w:left="4320"/>
        <w:rPr>
          <w:b/>
          <w:sz w:val="20"/>
        </w:rPr>
      </w:pPr>
      <w:r>
        <w:rPr>
          <w:b/>
          <w:sz w:val="20"/>
        </w:rPr>
        <w:t>ПО ДОВ._________________________________________</w:t>
      </w:r>
    </w:p>
    <w:p w:rsidR="00D112D1" w:rsidRDefault="00D112D1" w:rsidP="0073572B">
      <w:pPr>
        <w:ind w:left="4320"/>
        <w:rPr>
          <w:szCs w:val="28"/>
        </w:rPr>
      </w:pPr>
      <w:r>
        <w:rPr>
          <w:b/>
          <w:sz w:val="20"/>
        </w:rPr>
        <w:t>Адрес проживания</w:t>
      </w:r>
      <w:r>
        <w:rPr>
          <w:szCs w:val="28"/>
        </w:rPr>
        <w:t>_______________________</w:t>
      </w:r>
    </w:p>
    <w:p w:rsidR="00D112D1" w:rsidRDefault="00D112D1" w:rsidP="0073572B">
      <w:pPr>
        <w:ind w:left="4320"/>
        <w:rPr>
          <w:szCs w:val="28"/>
        </w:rPr>
      </w:pPr>
      <w:r>
        <w:rPr>
          <w:szCs w:val="28"/>
        </w:rPr>
        <w:t>___________________________________</w:t>
      </w:r>
    </w:p>
    <w:p w:rsidR="00D112D1" w:rsidRDefault="00D112D1" w:rsidP="0073572B">
      <w:pPr>
        <w:ind w:left="4320"/>
        <w:rPr>
          <w:b/>
          <w:sz w:val="20"/>
        </w:rPr>
      </w:pPr>
      <w:r>
        <w:rPr>
          <w:b/>
          <w:sz w:val="20"/>
        </w:rPr>
        <w:t>Паспортные данные_______________________________</w:t>
      </w:r>
    </w:p>
    <w:p w:rsidR="00D112D1" w:rsidRDefault="00D112D1" w:rsidP="0073572B">
      <w:pPr>
        <w:ind w:left="4320"/>
        <w:rPr>
          <w:b/>
          <w:sz w:val="20"/>
        </w:rPr>
      </w:pPr>
      <w:r>
        <w:rPr>
          <w:b/>
          <w:sz w:val="20"/>
        </w:rPr>
        <w:t>__________________________________________________</w:t>
      </w:r>
    </w:p>
    <w:p w:rsidR="00D112D1" w:rsidRDefault="00D112D1" w:rsidP="0073572B">
      <w:pPr>
        <w:ind w:left="4320"/>
        <w:jc w:val="center"/>
        <w:rPr>
          <w:b/>
          <w:sz w:val="20"/>
        </w:rPr>
      </w:pPr>
      <w:r>
        <w:rPr>
          <w:b/>
          <w:sz w:val="20"/>
        </w:rPr>
        <w:t>(серия, номер, когда и кем выдан)</w:t>
      </w:r>
    </w:p>
    <w:p w:rsidR="00D112D1" w:rsidRDefault="00D112D1" w:rsidP="0073572B">
      <w:pPr>
        <w:ind w:left="4320"/>
        <w:rPr>
          <w:b/>
          <w:sz w:val="20"/>
        </w:rPr>
      </w:pPr>
      <w:r>
        <w:rPr>
          <w:b/>
          <w:sz w:val="20"/>
        </w:rPr>
        <w:t>Телефон__________________________________________</w:t>
      </w:r>
    </w:p>
    <w:p w:rsidR="00D112D1" w:rsidRDefault="00D112D1" w:rsidP="0073572B">
      <w:pPr>
        <w:jc w:val="right"/>
        <w:rPr>
          <w:sz w:val="16"/>
          <w:szCs w:val="16"/>
        </w:rPr>
      </w:pPr>
    </w:p>
    <w:p w:rsidR="00D112D1" w:rsidRDefault="00D112D1" w:rsidP="0073572B">
      <w:pPr>
        <w:jc w:val="center"/>
        <w:rPr>
          <w:b/>
          <w:szCs w:val="28"/>
        </w:rPr>
      </w:pPr>
    </w:p>
    <w:p w:rsidR="00D112D1" w:rsidRDefault="00D112D1" w:rsidP="0073572B">
      <w:pPr>
        <w:jc w:val="center"/>
        <w:rPr>
          <w:b/>
          <w:szCs w:val="28"/>
        </w:rPr>
      </w:pPr>
      <w:r>
        <w:rPr>
          <w:b/>
          <w:szCs w:val="28"/>
        </w:rPr>
        <w:t>З А Я В Л Е Н И Е</w:t>
      </w:r>
    </w:p>
    <w:p w:rsidR="00D112D1" w:rsidRDefault="00D112D1" w:rsidP="0073572B">
      <w:pPr>
        <w:jc w:val="center"/>
        <w:rPr>
          <w:b/>
          <w:szCs w:val="28"/>
        </w:rPr>
      </w:pPr>
    </w:p>
    <w:p w:rsidR="00D112D1" w:rsidRDefault="00D112D1" w:rsidP="004E3098">
      <w:pPr>
        <w:ind w:firstLine="851"/>
        <w:rPr>
          <w:szCs w:val="28"/>
        </w:rPr>
      </w:pPr>
      <w:r>
        <w:rPr>
          <w:szCs w:val="28"/>
        </w:rPr>
        <w:t>Прошу принять в эксплуатацию__________________________________</w:t>
      </w:r>
    </w:p>
    <w:p w:rsidR="00D112D1" w:rsidRDefault="00D112D1" w:rsidP="0073572B">
      <w:pPr>
        <w:jc w:val="center"/>
        <w:rPr>
          <w:b/>
          <w:sz w:val="20"/>
        </w:rPr>
      </w:pPr>
      <w:r>
        <w:rPr>
          <w:b/>
          <w:sz w:val="20"/>
        </w:rPr>
        <w:t xml:space="preserve">                                                   (наименование объекта)</w:t>
      </w:r>
    </w:p>
    <w:p w:rsidR="00D112D1" w:rsidRDefault="00D112D1" w:rsidP="0073572B">
      <w:pPr>
        <w:rPr>
          <w:szCs w:val="28"/>
        </w:rPr>
      </w:pPr>
      <w:r>
        <w:rPr>
          <w:szCs w:val="28"/>
        </w:rPr>
        <w:t>____________________________________________________________________</w:t>
      </w:r>
      <w:r>
        <w:rPr>
          <w:szCs w:val="28"/>
        </w:rPr>
        <w:br/>
        <w:t>____________________________________________________________________</w:t>
      </w:r>
    </w:p>
    <w:p w:rsidR="00D112D1" w:rsidRDefault="00D112D1" w:rsidP="0073572B">
      <w:pPr>
        <w:rPr>
          <w:szCs w:val="28"/>
        </w:rPr>
      </w:pPr>
      <w:r>
        <w:rPr>
          <w:szCs w:val="28"/>
        </w:rPr>
        <w:t>по адресу:___________________________________________________________</w:t>
      </w:r>
      <w:r>
        <w:rPr>
          <w:szCs w:val="28"/>
        </w:rPr>
        <w:br/>
        <w:t>____________________________________________________________________</w:t>
      </w: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  <w:r>
        <w:rPr>
          <w:szCs w:val="28"/>
        </w:rPr>
        <w:t>«______»_____________20__год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______________________</w:t>
      </w:r>
    </w:p>
    <w:p w:rsidR="00D112D1" w:rsidRDefault="00D112D1" w:rsidP="0073572B">
      <w:pPr>
        <w:tabs>
          <w:tab w:val="left" w:pos="7335"/>
        </w:tabs>
        <w:rPr>
          <w:b/>
          <w:sz w:val="20"/>
        </w:rPr>
      </w:pPr>
      <w:r>
        <w:rPr>
          <w:szCs w:val="28"/>
        </w:rPr>
        <w:tab/>
      </w:r>
      <w:r>
        <w:rPr>
          <w:b/>
          <w:sz w:val="20"/>
        </w:rPr>
        <w:t>(подпись)</w:t>
      </w:r>
    </w:p>
    <w:p w:rsidR="00D112D1" w:rsidRDefault="00D112D1" w:rsidP="0073572B">
      <w:pPr>
        <w:ind w:left="-180"/>
        <w:jc w:val="both"/>
      </w:pPr>
    </w:p>
    <w:p w:rsidR="00D112D1" w:rsidRDefault="00D112D1" w:rsidP="0073572B">
      <w:pPr>
        <w:ind w:left="-180"/>
        <w:jc w:val="both"/>
      </w:pPr>
      <w:r>
        <w:t>Приложение:</w:t>
      </w:r>
    </w:p>
    <w:p w:rsidR="00D112D1" w:rsidRDefault="00D112D1" w:rsidP="0073572B">
      <w:pPr>
        <w:ind w:left="-180"/>
        <w:jc w:val="both"/>
      </w:pPr>
      <w:r>
        <w:t>1.____________________________________________________________________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2.____________________________________________________________________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3.____________________________________________________________________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4.____________________________________________________________________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5.____________________________________________________________________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6.____________________________________________________________________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7.____________________________________________________________________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8.____________________________________________________________________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9.____________________________________________________________________</w:t>
      </w:r>
    </w:p>
    <w:p w:rsidR="00D112D1" w:rsidRDefault="00D112D1" w:rsidP="0073572B">
      <w:pPr>
        <w:ind w:left="-180"/>
        <w:jc w:val="both"/>
      </w:pPr>
      <w:r>
        <w:t>10.___________________________________________________________________</w:t>
      </w:r>
    </w:p>
    <w:p w:rsidR="00D112D1" w:rsidRPr="00D2158A" w:rsidRDefault="00D112D1" w:rsidP="0073572B">
      <w:pPr>
        <w:ind w:left="-180"/>
        <w:jc w:val="both"/>
      </w:pPr>
      <w:r>
        <w:t>11.___________________________________________________________________ 12.___________________________________________________________________</w:t>
      </w:r>
    </w:p>
    <w:p w:rsidR="00D112D1" w:rsidRDefault="00D112D1" w:rsidP="0073572B">
      <w:pPr>
        <w:jc w:val="both"/>
        <w:rPr>
          <w:b/>
          <w:i/>
        </w:rPr>
      </w:pPr>
    </w:p>
    <w:p w:rsidR="00D112D1" w:rsidRDefault="00D112D1" w:rsidP="0073572B">
      <w:pPr>
        <w:jc w:val="both"/>
        <w:rPr>
          <w:b/>
          <w:i/>
        </w:rPr>
      </w:pPr>
    </w:p>
    <w:p w:rsidR="00D112D1" w:rsidRPr="008D428A" w:rsidRDefault="00D112D1" w:rsidP="0073572B">
      <w:pPr>
        <w:pStyle w:val="NormalWeb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112D1" w:rsidRPr="00C92EB6" w:rsidRDefault="00D112D1" w:rsidP="0073572B">
      <w:pPr>
        <w:rPr>
          <w:szCs w:val="28"/>
        </w:rPr>
      </w:pPr>
      <w:r w:rsidRPr="008D428A"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И.М. Заболотний</w:t>
      </w:r>
    </w:p>
    <w:p w:rsidR="00D112D1" w:rsidRDefault="00D112D1" w:rsidP="0073572B">
      <w:pPr>
        <w:ind w:left="4500"/>
        <w:jc w:val="center"/>
        <w:rPr>
          <w:szCs w:val="28"/>
        </w:rPr>
      </w:pPr>
    </w:p>
    <w:p w:rsidR="00D112D1" w:rsidRDefault="00D112D1" w:rsidP="0073572B">
      <w:pPr>
        <w:tabs>
          <w:tab w:val="left" w:pos="1732"/>
        </w:tabs>
        <w:rPr>
          <w:szCs w:val="28"/>
        </w:rPr>
      </w:pPr>
    </w:p>
    <w:p w:rsidR="00D112D1" w:rsidRDefault="00D112D1" w:rsidP="0073572B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</w:t>
      </w:r>
    </w:p>
    <w:p w:rsidR="00D112D1" w:rsidRDefault="00D112D1" w:rsidP="0073572B">
      <w:pPr>
        <w:jc w:val="center"/>
        <w:rPr>
          <w:sz w:val="27"/>
          <w:szCs w:val="27"/>
        </w:rPr>
      </w:pPr>
    </w:p>
    <w:p w:rsidR="00D112D1" w:rsidRPr="001B35A2" w:rsidRDefault="00D112D1" w:rsidP="0073572B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4</w:t>
      </w:r>
    </w:p>
    <w:p w:rsidR="00D112D1" w:rsidRPr="001B35A2" w:rsidRDefault="00D112D1" w:rsidP="0073572B">
      <w:pPr>
        <w:ind w:left="4116" w:firstLine="840"/>
        <w:jc w:val="center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D112D1" w:rsidRPr="001B35A2" w:rsidRDefault="00D112D1" w:rsidP="0073572B">
      <w:pPr>
        <w:ind w:firstLine="840"/>
        <w:jc w:val="center"/>
        <w:rPr>
          <w:szCs w:val="28"/>
        </w:rPr>
      </w:pPr>
    </w:p>
    <w:p w:rsidR="00D112D1" w:rsidRPr="00B41BD7" w:rsidRDefault="00D112D1" w:rsidP="0073572B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Перечень документов, необходимых для предоставления </w:t>
      </w:r>
    </w:p>
    <w:p w:rsidR="00D112D1" w:rsidRPr="00B41BD7" w:rsidRDefault="00D112D1" w:rsidP="0073572B">
      <w:pPr>
        <w:ind w:firstLine="840"/>
        <w:jc w:val="center"/>
        <w:rPr>
          <w:szCs w:val="28"/>
        </w:rPr>
      </w:pPr>
      <w:r>
        <w:rPr>
          <w:szCs w:val="28"/>
        </w:rPr>
        <w:t>м</w:t>
      </w:r>
      <w:r w:rsidRPr="00B41BD7">
        <w:rPr>
          <w:szCs w:val="28"/>
        </w:rPr>
        <w:t xml:space="preserve">униципальной услуги, которые подлежат представлению органами, предоставляющими государственные или муниципальные услуги, а также </w:t>
      </w:r>
    </w:p>
    <w:p w:rsidR="00D112D1" w:rsidRPr="00B41BD7" w:rsidRDefault="00D112D1" w:rsidP="0073572B">
      <w:pPr>
        <w:ind w:firstLine="840"/>
        <w:jc w:val="center"/>
        <w:rPr>
          <w:szCs w:val="28"/>
        </w:rPr>
      </w:pPr>
      <w:r w:rsidRPr="00B41BD7">
        <w:rPr>
          <w:szCs w:val="28"/>
        </w:rPr>
        <w:t>подведомственными учреждениями, в рамках межведомственного</w:t>
      </w:r>
    </w:p>
    <w:p w:rsidR="00D112D1" w:rsidRPr="00B41BD7" w:rsidRDefault="00D112D1" w:rsidP="0073572B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 информационного взаимодействия </w:t>
      </w:r>
    </w:p>
    <w:p w:rsidR="00D112D1" w:rsidRPr="00B41BD7" w:rsidRDefault="00D112D1" w:rsidP="0073572B">
      <w:pPr>
        <w:jc w:val="both"/>
        <w:rPr>
          <w:szCs w:val="28"/>
        </w:rPr>
      </w:pPr>
    </w:p>
    <w:p w:rsidR="00D112D1" w:rsidRPr="00B41BD7" w:rsidRDefault="00D112D1" w:rsidP="0073572B">
      <w:pPr>
        <w:ind w:firstLine="708"/>
        <w:jc w:val="both"/>
        <w:rPr>
          <w:szCs w:val="28"/>
        </w:rPr>
      </w:pPr>
      <w:r w:rsidRPr="00B41BD7">
        <w:rPr>
          <w:szCs w:val="28"/>
        </w:rPr>
        <w:t>1) Выписка из Единого государственного реестра прав на недвижимое имущество и сделок с ним (адрес: ст. Ленинградская, ул. Красная, 136</w:t>
      </w:r>
      <w:r w:rsidRPr="00B41BD7">
        <w:rPr>
          <w:i/>
          <w:szCs w:val="28"/>
        </w:rPr>
        <w:t xml:space="preserve"> </w:t>
      </w:r>
      <w:r>
        <w:rPr>
          <w:szCs w:val="28"/>
        </w:rPr>
        <w:t>А</w:t>
      </w:r>
      <w:r w:rsidRPr="00B41BD7">
        <w:rPr>
          <w:szCs w:val="28"/>
        </w:rPr>
        <w:t>), пр</w:t>
      </w:r>
      <w:r w:rsidRPr="00B41BD7">
        <w:rPr>
          <w:szCs w:val="28"/>
        </w:rPr>
        <w:t>а</w:t>
      </w:r>
      <w:r w:rsidRPr="00B41BD7">
        <w:rPr>
          <w:szCs w:val="28"/>
        </w:rPr>
        <w:t>воустанавливающие документы на переводимое помещение;</w:t>
      </w: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  <w:r>
        <w:rPr>
          <w:szCs w:val="28"/>
        </w:rPr>
        <w:t>2) Градостроительный план на земельный участок.</w:t>
      </w:r>
    </w:p>
    <w:p w:rsidR="00D112D1" w:rsidRPr="00B41BD7" w:rsidRDefault="00D112D1" w:rsidP="0073572B">
      <w:pPr>
        <w:ind w:firstLine="708"/>
        <w:jc w:val="both"/>
        <w:rPr>
          <w:szCs w:val="28"/>
        </w:rPr>
      </w:pPr>
      <w:r w:rsidRPr="00B41BD7">
        <w:rPr>
          <w:szCs w:val="28"/>
        </w:rPr>
        <w:t>Заявитель вправе представить указанные документы и информацию в о</w:t>
      </w:r>
      <w:r w:rsidRPr="00B41BD7">
        <w:rPr>
          <w:szCs w:val="28"/>
        </w:rPr>
        <w:t>р</w:t>
      </w:r>
      <w:r w:rsidRPr="00B41BD7">
        <w:rPr>
          <w:szCs w:val="28"/>
        </w:rPr>
        <w:t>ган, предоставляющий Муниципальную услугу, по собственной инициативе.</w:t>
      </w:r>
    </w:p>
    <w:p w:rsidR="00D112D1" w:rsidRPr="00B41BD7" w:rsidRDefault="00D112D1" w:rsidP="0073572B">
      <w:pPr>
        <w:ind w:firstLine="708"/>
        <w:jc w:val="both"/>
        <w:rPr>
          <w:szCs w:val="28"/>
        </w:rPr>
      </w:pPr>
    </w:p>
    <w:p w:rsidR="00D112D1" w:rsidRPr="001B35A2" w:rsidRDefault="00D112D1" w:rsidP="0073572B">
      <w:pPr>
        <w:jc w:val="both"/>
        <w:rPr>
          <w:szCs w:val="28"/>
        </w:rPr>
      </w:pPr>
    </w:p>
    <w:p w:rsidR="00D112D1" w:rsidRPr="001B35A2" w:rsidRDefault="00D112D1" w:rsidP="0073572B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112D1" w:rsidRPr="001B35A2" w:rsidRDefault="00D112D1" w:rsidP="0073572B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D112D1" w:rsidRPr="001B35A2" w:rsidRDefault="00D112D1" w:rsidP="0073572B">
      <w:pPr>
        <w:jc w:val="both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Default="00D112D1" w:rsidP="0073572B">
      <w:pPr>
        <w:tabs>
          <w:tab w:val="left" w:pos="1709"/>
        </w:tabs>
        <w:ind w:firstLine="709"/>
        <w:rPr>
          <w:szCs w:val="28"/>
        </w:rPr>
      </w:pPr>
    </w:p>
    <w:p w:rsidR="00D112D1" w:rsidRPr="001B35A2" w:rsidRDefault="00D112D1" w:rsidP="0073572B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5</w:t>
      </w:r>
    </w:p>
    <w:p w:rsidR="00D112D1" w:rsidRPr="001B35A2" w:rsidRDefault="00D112D1" w:rsidP="0073572B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D112D1" w:rsidRDefault="00D112D1" w:rsidP="0073572B">
      <w:pPr>
        <w:jc w:val="center"/>
      </w:pPr>
    </w:p>
    <w:p w:rsidR="00D112D1" w:rsidRPr="001B35A2" w:rsidRDefault="00D112D1" w:rsidP="0073572B">
      <w:pPr>
        <w:jc w:val="center"/>
      </w:pPr>
      <w:r w:rsidRPr="001B35A2">
        <w:t>Блок-схема предоставления муниципальной услуги</w:t>
      </w:r>
    </w:p>
    <w:p w:rsidR="00D112D1" w:rsidRPr="002D047F" w:rsidRDefault="00D112D1" w:rsidP="0073572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6.35pt;margin-top:3.2pt;width:312pt;height:94.7pt;z-index:251654656">
            <v:textbox style="mso-next-textbox:#_x0000_s1026">
              <w:txbxContent>
                <w:p w:rsidR="00D112D1" w:rsidRDefault="00D112D1" w:rsidP="0073572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>Консультация, прием и регистрация  заявления на имя главы муниципального образования Л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>е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нинградский район о выдаче  </w:t>
                  </w:r>
                  <w:r w:rsidRPr="008A10F9">
                    <w:rPr>
                      <w:szCs w:val="28"/>
                    </w:rPr>
                    <w:t>разрешений на ввод в эксплуатацию построенных, реконстру</w:t>
                  </w:r>
                  <w:r w:rsidRPr="008A10F9">
                    <w:rPr>
                      <w:szCs w:val="28"/>
                    </w:rPr>
                    <w:t>и</w:t>
                  </w:r>
                  <w:r w:rsidRPr="008A10F9">
                    <w:rPr>
                      <w:szCs w:val="28"/>
                    </w:rPr>
                    <w:t>рованных объектов капитального строительства</w:t>
                  </w:r>
                </w:p>
              </w:txbxContent>
            </v:textbox>
          </v:shape>
        </w:pict>
      </w: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line id="_x0000_s1027" style="position:absolute;left:0;text-align:left;z-index:251658752" from="252pt,1.3pt" to="252.6pt,20.65pt" strokeweight="1pt">
            <v:stroke endarrow="block"/>
          </v:line>
        </w:pict>
      </w: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shape id="_x0000_s1028" type="#_x0000_t202" style="position:absolute;left:0;text-align:left;margin-left:96.35pt;margin-top:4.6pt;width:312.1pt;height:77.1pt;z-index:251655680">
            <v:textbox style="mso-next-textbox:#_x0000_s1028">
              <w:txbxContent>
                <w:p w:rsidR="00D112D1" w:rsidRPr="00320DBA" w:rsidRDefault="00D112D1" w:rsidP="0073572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>Рассмотрение заявления и прилагаемых к нему документов по выдаче</w:t>
                  </w:r>
                  <w:r>
                    <w:rPr>
                      <w:szCs w:val="28"/>
                    </w:rPr>
                    <w:t xml:space="preserve"> </w:t>
                  </w:r>
                  <w:r w:rsidRPr="008A10F9">
                    <w:rPr>
                      <w:szCs w:val="28"/>
                    </w:rPr>
                    <w:t>разрешений на ввод в эксплуатацию построенных, реконструирова</w:t>
                  </w:r>
                  <w:r w:rsidRPr="008A10F9">
                    <w:rPr>
                      <w:szCs w:val="28"/>
                    </w:rPr>
                    <w:t>н</w:t>
                  </w:r>
                  <w:r w:rsidRPr="008A10F9">
                    <w:rPr>
                      <w:szCs w:val="28"/>
                    </w:rPr>
                    <w:t>ных объектов капитального строительства</w:t>
                  </w:r>
                </w:p>
              </w:txbxContent>
            </v:textbox>
          </v:shape>
        </w:pict>
      </w: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line id="_x0000_s1029" style="position:absolute;left:0;text-align:left;z-index:251660800" from="312.35pt,1.2pt" to="312.5pt,46.15pt" strokeweight="1pt">
            <v:stroke endarrow="block"/>
          </v:line>
        </w:pict>
      </w:r>
      <w:r>
        <w:rPr>
          <w:noProof/>
        </w:rPr>
        <w:pict>
          <v:line id="_x0000_s1030" style="position:absolute;left:0;text-align:left;z-index:251659776" from="180.6pt,1.2pt" to="180.6pt,46.15pt" strokeweight="1pt">
            <v:stroke endarrow="block"/>
          </v:line>
        </w:pict>
      </w: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shape id="_x0000_s1031" type="#_x0000_t202" style="position:absolute;left:0;text-align:left;margin-left:258.35pt;margin-top:13.95pt;width:216.05pt;height:103.05pt;z-index:251657728">
            <v:textbox style="mso-next-textbox:#_x0000_s1031">
              <w:txbxContent>
                <w:p w:rsidR="00D112D1" w:rsidRPr="00320DBA" w:rsidRDefault="00D112D1" w:rsidP="0073572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Выдача </w:t>
                  </w:r>
                  <w:r w:rsidRPr="008A10F9">
                    <w:rPr>
                      <w:szCs w:val="28"/>
                    </w:rPr>
                    <w:t>разрешений на ввод в эксплуатацию построенных, р</w:t>
                  </w:r>
                  <w:r w:rsidRPr="008A10F9">
                    <w:rPr>
                      <w:szCs w:val="28"/>
                    </w:rPr>
                    <w:t>е</w:t>
                  </w:r>
                  <w:r w:rsidRPr="008A10F9">
                    <w:rPr>
                      <w:szCs w:val="28"/>
                    </w:rPr>
                    <w:t>конструированных объектов к</w:t>
                  </w:r>
                  <w:r w:rsidRPr="008A10F9">
                    <w:rPr>
                      <w:szCs w:val="28"/>
                    </w:rPr>
                    <w:t>а</w:t>
                  </w:r>
                  <w:r w:rsidRPr="008A10F9">
                    <w:rPr>
                      <w:szCs w:val="28"/>
                    </w:rPr>
                    <w:t>питального строительства</w:t>
                  </w:r>
                  <w:r>
                    <w:rPr>
                      <w:szCs w:val="28"/>
                    </w:rPr>
                    <w:t xml:space="preserve"> (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>не позднее 10 дней со  дня подачи заявления)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8.35pt;margin-top:13.95pt;width:3in;height:103.05pt;z-index:251656704">
            <v:textbox style="mso-next-textbox:#_x0000_s1032">
              <w:txbxContent>
                <w:p w:rsidR="00D112D1" w:rsidRPr="00320DBA" w:rsidRDefault="00D112D1" w:rsidP="0073572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>Отказ</w:t>
                  </w:r>
                  <w:r w:rsidRPr="00320DBA">
                    <w:rPr>
                      <w:rFonts w:ascii="Times New Roman CYR" w:hAnsi="Times New Roman CYR" w:cs="Times New Roman CYR"/>
                      <w:szCs w:val="28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в выдаче </w:t>
                  </w:r>
                  <w:r w:rsidRPr="008A10F9">
                    <w:rPr>
                      <w:szCs w:val="28"/>
                    </w:rPr>
                    <w:t>разрешений на ввод в эксплуатацию построе</w:t>
                  </w:r>
                  <w:r w:rsidRPr="008A10F9">
                    <w:rPr>
                      <w:szCs w:val="28"/>
                    </w:rPr>
                    <w:t>н</w:t>
                  </w:r>
                  <w:r w:rsidRPr="008A10F9">
                    <w:rPr>
                      <w:szCs w:val="28"/>
                    </w:rPr>
                    <w:t>ных, реконструированных об</w:t>
                  </w:r>
                  <w:r w:rsidRPr="008A10F9">
                    <w:rPr>
                      <w:szCs w:val="28"/>
                    </w:rPr>
                    <w:t>ъ</w:t>
                  </w:r>
                  <w:r w:rsidRPr="008A10F9">
                    <w:rPr>
                      <w:szCs w:val="28"/>
                    </w:rPr>
                    <w:t>ектов капитального строительс</w:t>
                  </w:r>
                  <w:r w:rsidRPr="008A10F9">
                    <w:rPr>
                      <w:szCs w:val="28"/>
                    </w:rPr>
                    <w:t>т</w:t>
                  </w:r>
                  <w:r w:rsidRPr="008A10F9">
                    <w:rPr>
                      <w:szCs w:val="28"/>
                    </w:rPr>
                    <w:t>ва</w:t>
                  </w:r>
                  <w:r>
                    <w:rPr>
                      <w:szCs w:val="28"/>
                    </w:rPr>
                    <w:t xml:space="preserve"> (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>не позднее 10 дней со  дня подачи заявления)</w:t>
                  </w:r>
                </w:p>
              </w:txbxContent>
            </v:textbox>
          </v:shape>
        </w:pict>
      </w: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Pr="002D047F" w:rsidRDefault="00D112D1" w:rsidP="0073572B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D112D1" w:rsidRDefault="00D112D1" w:rsidP="0073572B">
      <w:pPr>
        <w:jc w:val="both"/>
        <w:rPr>
          <w:szCs w:val="28"/>
        </w:rPr>
      </w:pPr>
    </w:p>
    <w:p w:rsidR="00D112D1" w:rsidRDefault="00D112D1" w:rsidP="0073572B">
      <w:pPr>
        <w:jc w:val="both"/>
        <w:rPr>
          <w:szCs w:val="28"/>
        </w:rPr>
      </w:pPr>
    </w:p>
    <w:p w:rsidR="00D112D1" w:rsidRPr="001B35A2" w:rsidRDefault="00D112D1" w:rsidP="0073572B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112D1" w:rsidRPr="001B35A2" w:rsidRDefault="00D112D1" w:rsidP="0073572B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D112D1" w:rsidRPr="001B35A2" w:rsidRDefault="00D112D1" w:rsidP="0073572B">
      <w:pPr>
        <w:jc w:val="both"/>
        <w:rPr>
          <w:szCs w:val="28"/>
        </w:rPr>
      </w:pPr>
    </w:p>
    <w:p w:rsidR="00D112D1" w:rsidRDefault="00D112D1" w:rsidP="0073572B">
      <w:pPr>
        <w:tabs>
          <w:tab w:val="left" w:pos="1709"/>
        </w:tabs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Pr="003F4E8D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73572B">
      <w:pPr>
        <w:rPr>
          <w:szCs w:val="28"/>
        </w:rPr>
      </w:pPr>
    </w:p>
    <w:p w:rsidR="00D112D1" w:rsidRDefault="00D112D1" w:rsidP="004E3098">
      <w:pPr>
        <w:rPr>
          <w:szCs w:val="28"/>
        </w:rPr>
      </w:pPr>
    </w:p>
    <w:p w:rsidR="00D112D1" w:rsidRPr="001B35A2" w:rsidRDefault="00D112D1" w:rsidP="0073572B">
      <w:pPr>
        <w:jc w:val="right"/>
        <w:rPr>
          <w:sz w:val="27"/>
          <w:szCs w:val="27"/>
        </w:rPr>
      </w:pP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6</w:t>
      </w:r>
    </w:p>
    <w:p w:rsidR="00D112D1" w:rsidRDefault="00D112D1" w:rsidP="0073572B">
      <w:pPr>
        <w:jc w:val="right"/>
        <w:rPr>
          <w:szCs w:val="22"/>
        </w:rPr>
      </w:pPr>
      <w:r w:rsidRPr="001B35A2">
        <w:rPr>
          <w:szCs w:val="28"/>
        </w:rPr>
        <w:t>к административному регламенту</w:t>
      </w:r>
    </w:p>
    <w:p w:rsidR="00D112D1" w:rsidRPr="0073572B" w:rsidRDefault="00D112D1" w:rsidP="0073572B">
      <w:pPr>
        <w:jc w:val="both"/>
        <w:rPr>
          <w:rFonts w:cs="Times New Roman"/>
          <w:b/>
          <w:bCs w:val="0"/>
          <w:szCs w:val="22"/>
          <w:u w:val="single"/>
        </w:rPr>
      </w:pPr>
      <w:r w:rsidRPr="0073572B">
        <w:rPr>
          <w:rFonts w:cs="Times New Roman"/>
          <w:szCs w:val="22"/>
        </w:rPr>
        <w:t>Кому  __________________________________________________________</w:t>
      </w:r>
    </w:p>
    <w:p w:rsidR="00D112D1" w:rsidRPr="0073572B" w:rsidRDefault="00D112D1" w:rsidP="0073572B">
      <w:pPr>
        <w:jc w:val="center"/>
        <w:rPr>
          <w:rFonts w:cs="Times New Roman"/>
          <w:szCs w:val="28"/>
        </w:rPr>
      </w:pPr>
      <w:r w:rsidRPr="0073572B">
        <w:rPr>
          <w:rFonts w:cs="Times New Roman"/>
          <w:szCs w:val="28"/>
        </w:rPr>
        <w:t>(наименование застройщика)</w:t>
      </w:r>
    </w:p>
    <w:p w:rsidR="00D112D1" w:rsidRPr="0073572B" w:rsidRDefault="00D112D1" w:rsidP="0073572B">
      <w:pPr>
        <w:rPr>
          <w:rFonts w:cs="Times New Roman"/>
          <w:b/>
          <w:bCs w:val="0"/>
          <w:szCs w:val="22"/>
          <w:u w:val="single"/>
        </w:rPr>
      </w:pPr>
      <w:r w:rsidRPr="0073572B">
        <w:rPr>
          <w:rFonts w:cs="Times New Roman"/>
          <w:b/>
          <w:bCs w:val="0"/>
          <w:szCs w:val="22"/>
          <w:u w:val="single"/>
        </w:rPr>
        <w:t xml:space="preserve">    __________________________________________________________________,                                                                                                                                 </w:t>
      </w:r>
    </w:p>
    <w:p w:rsidR="00D112D1" w:rsidRPr="0073572B" w:rsidRDefault="00D112D1" w:rsidP="0073572B">
      <w:pPr>
        <w:pStyle w:val="a4"/>
        <w:jc w:val="left"/>
        <w:rPr>
          <w:rFonts w:ascii="Times New Roman" w:hAnsi="Times New Roman" w:cs="Times New Roman"/>
          <w:b/>
          <w:bCs/>
          <w:sz w:val="28"/>
          <w:u w:val="single"/>
        </w:rPr>
      </w:pPr>
      <w:r w:rsidRPr="0073572B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73572B">
        <w:rPr>
          <w:rFonts w:ascii="Times New Roman" w:hAnsi="Times New Roman" w:cs="Times New Roman"/>
          <w:sz w:val="22"/>
          <w:szCs w:val="22"/>
        </w:rPr>
        <w:t xml:space="preserve">  </w:t>
      </w:r>
      <w:r w:rsidRPr="0073572B">
        <w:rPr>
          <w:rFonts w:ascii="Times New Roman" w:hAnsi="Times New Roman" w:cs="Times New Roman"/>
          <w:sz w:val="28"/>
          <w:szCs w:val="28"/>
        </w:rPr>
        <w:t>(фамилия, имя, отчество - для граждан)</w:t>
      </w:r>
      <w:r w:rsidRPr="0073572B">
        <w:rPr>
          <w:rFonts w:ascii="Times New Roman" w:hAnsi="Times New Roman" w:cs="Times New Roman"/>
          <w:b/>
          <w:bCs/>
          <w:sz w:val="28"/>
          <w:u w:val="single"/>
        </w:rPr>
        <w:t xml:space="preserve">                                                      </w:t>
      </w:r>
    </w:p>
    <w:p w:rsidR="00D112D1" w:rsidRPr="0073572B" w:rsidRDefault="00D112D1" w:rsidP="0073572B">
      <w:pPr>
        <w:rPr>
          <w:rFonts w:cs="Times New Roman"/>
          <w:szCs w:val="28"/>
        </w:rPr>
      </w:pPr>
      <w:r w:rsidRPr="0073572B">
        <w:rPr>
          <w:rFonts w:cs="Times New Roman"/>
          <w:b/>
          <w:bCs w:val="0"/>
          <w:sz w:val="22"/>
          <w:szCs w:val="22"/>
        </w:rPr>
        <w:t xml:space="preserve">  </w:t>
      </w:r>
      <w:r>
        <w:rPr>
          <w:rFonts w:cs="Times New Roman"/>
          <w:b/>
          <w:bCs w:val="0"/>
          <w:sz w:val="22"/>
          <w:szCs w:val="22"/>
        </w:rPr>
        <w:t xml:space="preserve">                     </w:t>
      </w:r>
      <w:r w:rsidRPr="0073572B">
        <w:rPr>
          <w:rFonts w:cs="Times New Roman"/>
          <w:szCs w:val="28"/>
        </w:rPr>
        <w:t>(полное наименование организации — для юридических лиц)</w:t>
      </w:r>
    </w:p>
    <w:p w:rsidR="00D112D1" w:rsidRPr="0073572B" w:rsidRDefault="00D112D1" w:rsidP="0073572B">
      <w:pPr>
        <w:rPr>
          <w:rFonts w:cs="Times New Roman"/>
          <w:u w:val="single"/>
        </w:rPr>
      </w:pPr>
      <w:r w:rsidRPr="0073572B">
        <w:rPr>
          <w:rFonts w:cs="Times New Roman"/>
          <w:u w:val="single"/>
        </w:rPr>
        <w:t xml:space="preserve">   ______________________________________________________________                                                                                                                              </w:t>
      </w:r>
    </w:p>
    <w:p w:rsidR="00D112D1" w:rsidRPr="0073572B" w:rsidRDefault="00D112D1" w:rsidP="0073572B">
      <w:pPr>
        <w:pStyle w:val="a4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73572B">
        <w:rPr>
          <w:rFonts w:ascii="Times New Roman" w:hAnsi="Times New Roman" w:cs="Times New Roman"/>
          <w:sz w:val="28"/>
          <w:szCs w:val="28"/>
        </w:rPr>
        <w:t>(почтовый индекс и адрес)</w:t>
      </w:r>
    </w:p>
    <w:p w:rsidR="00D112D1" w:rsidRPr="0073572B" w:rsidRDefault="00D112D1" w:rsidP="0073572B">
      <w:pPr>
        <w:pStyle w:val="Heading3"/>
        <w:jc w:val="left"/>
      </w:pPr>
      <w:r w:rsidRPr="0073572B">
        <w:t xml:space="preserve">                                                   </w:t>
      </w:r>
    </w:p>
    <w:p w:rsidR="00D112D1" w:rsidRDefault="00D112D1" w:rsidP="0073572B">
      <w:pPr>
        <w:pStyle w:val="Heading3"/>
      </w:pPr>
      <w:r>
        <w:t>РАЗРЕШЕНИЕ</w:t>
      </w:r>
    </w:p>
    <w:p w:rsidR="00D112D1" w:rsidRDefault="00D112D1" w:rsidP="0073572B">
      <w:pPr>
        <w:jc w:val="center"/>
      </w:pPr>
      <w:r>
        <w:t>на ввод объекта в эксплуатацию</w:t>
      </w:r>
    </w:p>
    <w:p w:rsidR="00D112D1" w:rsidRPr="007E6723" w:rsidRDefault="00D112D1" w:rsidP="0073572B">
      <w:pPr>
        <w:rPr>
          <w:u w:val="single"/>
        </w:rPr>
      </w:pPr>
      <w:r w:rsidRPr="003F4E8D">
        <w:t>№</w:t>
      </w:r>
      <w:r w:rsidRPr="003F4E8D">
        <w:rPr>
          <w:u w:val="single"/>
        </w:rPr>
        <w:t xml:space="preserve">                                           </w:t>
      </w:r>
    </w:p>
    <w:p w:rsidR="00D112D1" w:rsidRDefault="00D112D1" w:rsidP="0073572B">
      <w:pPr>
        <w:jc w:val="both"/>
      </w:pPr>
      <w:r>
        <w:t>1      Администрации муниципального образования Ленинградский район,  р</w:t>
      </w:r>
      <w:r>
        <w:t>у</w:t>
      </w:r>
      <w:r>
        <w:t>ководствуясь статьей 55 Градостроительного кодекса Российской Федерации, разрешает ввод в эксплуатацию построенного , реконструированного, отремо</w:t>
      </w:r>
      <w:r>
        <w:t>н</w:t>
      </w:r>
      <w:r>
        <w:t>тированного объекта капитального строительства :</w:t>
      </w:r>
      <w:r>
        <w:tab/>
        <w:t xml:space="preserve">                        ____________________________________________________________</w:t>
      </w:r>
    </w:p>
    <w:p w:rsidR="00D112D1" w:rsidRPr="007E6723" w:rsidRDefault="00D112D1" w:rsidP="0073572B">
      <w:pPr>
        <w:ind w:right="-45"/>
        <w:jc w:val="both"/>
        <w:rPr>
          <w:u w:val="single"/>
        </w:rPr>
      </w:pPr>
      <w:r>
        <w:rPr>
          <w:u w:val="single"/>
        </w:rPr>
        <w:t xml:space="preserve">  расположенного  по  адресу: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12D1" w:rsidRDefault="00D112D1" w:rsidP="0073572B">
      <w:pPr>
        <w:rPr>
          <w:u w:val="single"/>
        </w:rPr>
      </w:pPr>
      <w:r>
        <w:rPr>
          <w:u w:val="single"/>
        </w:rPr>
        <w:t xml:space="preserve">__________________________________________________________________                                                                            </w:t>
      </w:r>
    </w:p>
    <w:p w:rsidR="00D112D1" w:rsidRPr="007E6723" w:rsidRDefault="00D112D1" w:rsidP="0073572B">
      <w:pPr>
        <w:jc w:val="both"/>
        <w:rPr>
          <w:sz w:val="20"/>
        </w:rPr>
      </w:pPr>
      <w:r>
        <w:t xml:space="preserve">                                         </w:t>
      </w:r>
      <w:r>
        <w:rPr>
          <w:sz w:val="20"/>
        </w:rPr>
        <w:t xml:space="preserve">   (полный адрес  объекта капитального строительства)</w:t>
      </w:r>
    </w:p>
    <w:p w:rsidR="00D112D1" w:rsidRDefault="00D112D1" w:rsidP="0073572B">
      <w:pPr>
        <w:jc w:val="both"/>
      </w:pPr>
      <w:r>
        <w:t xml:space="preserve">2.Сведения об объекте капитального строительства </w:t>
      </w:r>
    </w:p>
    <w:tbl>
      <w:tblPr>
        <w:tblW w:w="14979" w:type="dxa"/>
        <w:tblInd w:w="-415" w:type="dxa"/>
        <w:tblLayout w:type="fixed"/>
        <w:tblLook w:val="0000"/>
      </w:tblPr>
      <w:tblGrid>
        <w:gridCol w:w="3710"/>
        <w:gridCol w:w="360"/>
        <w:gridCol w:w="1622"/>
        <w:gridCol w:w="1704"/>
        <w:gridCol w:w="2338"/>
        <w:gridCol w:w="52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D112D1" w:rsidTr="00A80A30"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pStyle w:val="Heading3"/>
              <w:snapToGrid w:val="0"/>
            </w:pPr>
            <w:r>
              <w:t>Наименование объекта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Единица</w:t>
            </w:r>
          </w:p>
          <w:p w:rsidR="00D112D1" w:rsidRDefault="00D112D1" w:rsidP="00A80A30">
            <w:pPr>
              <w:jc w:val="center"/>
            </w:pPr>
            <w:r>
              <w:t>измерения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pStyle w:val="Heading4"/>
              <w:snapToGrid w:val="0"/>
            </w:pPr>
            <w:r>
              <w:t>По проекту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pStyle w:val="Heading3"/>
              <w:snapToGrid w:val="0"/>
            </w:pPr>
            <w:r>
              <w:t>Фактически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</w:tr>
      <w:tr w:rsidR="00D112D1" w:rsidTr="00A80A30">
        <w:trPr>
          <w:cantSplit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1.Общие показатели вводимого в эксплуатацию объекта</w:t>
            </w:r>
          </w:p>
          <w:p w:rsidR="00D112D1" w:rsidRDefault="00D112D1" w:rsidP="00A80A30">
            <w:pPr>
              <w:jc w:val="center"/>
              <w:rPr>
                <w:b/>
                <w:bCs w:val="0"/>
              </w:rPr>
            </w:pPr>
          </w:p>
        </w:tc>
        <w:tc>
          <w:tcPr>
            <w:tcW w:w="52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Строительный объем-всего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куб.м.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</w:pPr>
            <w:r>
              <w:t xml:space="preserve">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</w:pPr>
            <w:r>
              <w:t xml:space="preserve">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В том числе надземной части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куб.м.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Общая площадь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Жилая площадь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Площадь встроенно-пристроенных помещений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Количество зданий ( строений 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  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</w:tc>
      </w:tr>
      <w:tr w:rsidR="00D112D1" w:rsidTr="00A80A30">
        <w:trPr>
          <w:cantSplit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rPr>
                <w:b/>
                <w:bCs w:val="0"/>
              </w:rPr>
            </w:pPr>
          </w:p>
          <w:p w:rsidR="00D112D1" w:rsidRDefault="00D112D1" w:rsidP="00A80A30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lang w:val="en-US"/>
              </w:rPr>
              <w:t>II</w:t>
            </w:r>
            <w:r>
              <w:rPr>
                <w:b/>
                <w:bCs w:val="0"/>
              </w:rPr>
              <w:t>. Нежилые объекты</w:t>
            </w:r>
          </w:p>
          <w:p w:rsidR="00D112D1" w:rsidRDefault="00D112D1" w:rsidP="00A80A30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Объекты непроизводственного назначения (школ, больницы, детские с</w:t>
            </w:r>
            <w:r>
              <w:rPr>
                <w:b/>
                <w:bCs w:val="0"/>
              </w:rPr>
              <w:t>а</w:t>
            </w:r>
            <w:r>
              <w:rPr>
                <w:b/>
                <w:bCs w:val="0"/>
              </w:rPr>
              <w:t>ды, объекты культуры, спорта и т.д)</w:t>
            </w:r>
          </w:p>
        </w:tc>
        <w:tc>
          <w:tcPr>
            <w:tcW w:w="52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pStyle w:val="Heading4"/>
              <w:snapToGrid w:val="0"/>
            </w:pPr>
            <w:r>
              <w:t>Количество мест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Количество посещений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Вместимость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rPr>
          <w:cantSplit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pStyle w:val="Heading3"/>
              <w:snapToGrid w:val="0"/>
            </w:pPr>
            <w:r>
              <w:t>Объекты производственного назначения</w:t>
            </w:r>
          </w:p>
        </w:tc>
        <w:tc>
          <w:tcPr>
            <w:tcW w:w="52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pStyle w:val="Heading4"/>
              <w:snapToGrid w:val="0"/>
            </w:pPr>
            <w:r>
              <w:t>Мощность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Производительность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Протяженность (глубина)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фундаментов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стен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перекрытий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кровли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</w:tr>
      <w:tr w:rsidR="00D112D1" w:rsidTr="00A80A30">
        <w:trPr>
          <w:cantSplit/>
        </w:trPr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lang w:val="en-US"/>
              </w:rPr>
              <w:t>III</w:t>
            </w:r>
            <w:r>
              <w:rPr>
                <w:b/>
                <w:bCs w:val="0"/>
              </w:rPr>
              <w:t>.Объекты жилищного строительства</w:t>
            </w:r>
          </w:p>
        </w:tc>
        <w:tc>
          <w:tcPr>
            <w:tcW w:w="52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Общая площадь жилых пом</w:t>
            </w:r>
            <w:r>
              <w:t>е</w:t>
            </w:r>
            <w:r>
              <w:t>щений( за исключением балк</w:t>
            </w:r>
            <w:r>
              <w:t>о</w:t>
            </w:r>
            <w:r>
              <w:t>нов, лоджий, веранд и террас)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кв.м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Количество этажей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Количество секций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секций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Количество квартир- 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В том числе: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1-комнатные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2-комнатные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3-комнатные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4-комнатные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более чем 4-комнатные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штук/кв.м.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Общая площадь жилых пом</w:t>
            </w:r>
            <w:r>
              <w:t>е</w:t>
            </w:r>
            <w:r>
              <w:t>щений ( с учетом балконов, лоджий, веранд и террас)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кв.м.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</w:t>
            </w:r>
          </w:p>
          <w:p w:rsidR="00D112D1" w:rsidRDefault="00D112D1" w:rsidP="00A80A30">
            <w:pPr>
              <w:jc w:val="both"/>
            </w:pPr>
            <w:r>
              <w:t xml:space="preserve">  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 xml:space="preserve">    </w:t>
            </w:r>
          </w:p>
          <w:p w:rsidR="00D112D1" w:rsidRDefault="00D112D1" w:rsidP="00A80A30">
            <w:pPr>
              <w:jc w:val="both"/>
            </w:pPr>
            <w:r>
              <w:t xml:space="preserve">    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rPr>
          <w:trHeight w:val="90"/>
        </w:trPr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фундаментов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rPr>
          <w:trHeight w:val="489"/>
        </w:trPr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стен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перекрытий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Материалы кровли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rPr>
                <w:b/>
                <w:bCs w:val="0"/>
                <w:lang w:val="en-US"/>
              </w:rPr>
            </w:pPr>
          </w:p>
        </w:tc>
      </w:tr>
      <w:tr w:rsidR="00D112D1" w:rsidTr="00A80A30">
        <w:tc>
          <w:tcPr>
            <w:tcW w:w="9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rPr>
                <w:b/>
                <w:bCs w:val="0"/>
                <w:lang w:val="en-US"/>
              </w:rPr>
              <w:t>IV</w:t>
            </w:r>
            <w:r>
              <w:rPr>
                <w:b/>
                <w:bCs w:val="0"/>
              </w:rPr>
              <w:t>.Стоимость строительства</w:t>
            </w: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  <w:jc w:val="center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Стоимость строительства об</w:t>
            </w:r>
            <w:r>
              <w:t>ъ</w:t>
            </w:r>
            <w:r>
              <w:t>екта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тыс.руб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  <w:tr w:rsidR="00D112D1" w:rsidTr="00A80A30">
        <w:tc>
          <w:tcPr>
            <w:tcW w:w="4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  <w:r>
              <w:t>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center"/>
            </w:pPr>
            <w:r>
              <w:t>тыс.руб.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2D1" w:rsidRDefault="00D112D1" w:rsidP="00A80A30">
            <w:pPr>
              <w:snapToGrid w:val="0"/>
              <w:jc w:val="both"/>
            </w:pPr>
          </w:p>
        </w:tc>
        <w:tc>
          <w:tcPr>
            <w:tcW w:w="525" w:type="dxa"/>
            <w:tcBorders>
              <w:left w:val="single" w:sz="4" w:space="0" w:color="000000"/>
            </w:tcBorders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  <w:tc>
          <w:tcPr>
            <w:tcW w:w="236" w:type="dxa"/>
          </w:tcPr>
          <w:p w:rsidR="00D112D1" w:rsidRDefault="00D112D1" w:rsidP="00A80A30">
            <w:pPr>
              <w:snapToGrid w:val="0"/>
            </w:pPr>
          </w:p>
        </w:tc>
      </w:tr>
    </w:tbl>
    <w:p w:rsidR="00D112D1" w:rsidRDefault="00D112D1" w:rsidP="0073572B">
      <w:pPr>
        <w:jc w:val="both"/>
      </w:pPr>
    </w:p>
    <w:p w:rsidR="00D112D1" w:rsidRDefault="00D112D1" w:rsidP="0073572B">
      <w:pPr>
        <w:ind w:left="-567"/>
        <w:jc w:val="both"/>
      </w:pPr>
      <w:r>
        <w:t xml:space="preserve">Глава  муниципального образования </w:t>
      </w:r>
    </w:p>
    <w:p w:rsidR="00D112D1" w:rsidRPr="007E6723" w:rsidRDefault="00D112D1" w:rsidP="0073572B">
      <w:pPr>
        <w:ind w:left="-567"/>
        <w:jc w:val="both"/>
      </w:pPr>
      <w:r>
        <w:t xml:space="preserve">Ленинградский район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                                                                                 «____» </w:t>
      </w:r>
      <w:r>
        <w:rPr>
          <w:szCs w:val="34"/>
        </w:rPr>
        <w:t xml:space="preserve">                 20____ года</w:t>
      </w:r>
      <w:r>
        <w:t xml:space="preserve">  </w:t>
      </w:r>
    </w:p>
    <w:p w:rsidR="00D112D1" w:rsidRDefault="00D112D1" w:rsidP="0073572B">
      <w:pPr>
        <w:jc w:val="both"/>
      </w:pPr>
    </w:p>
    <w:p w:rsidR="00D112D1" w:rsidRDefault="00D112D1" w:rsidP="0073572B">
      <w:pPr>
        <w:jc w:val="both"/>
      </w:pPr>
    </w:p>
    <w:p w:rsidR="00D112D1" w:rsidRDefault="00D112D1" w:rsidP="0073572B">
      <w:pPr>
        <w:jc w:val="both"/>
      </w:pPr>
    </w:p>
    <w:p w:rsidR="00D112D1" w:rsidRDefault="00D112D1" w:rsidP="0073572B">
      <w:pPr>
        <w:jc w:val="both"/>
      </w:pPr>
    </w:p>
    <w:p w:rsidR="00D112D1" w:rsidRPr="003F4E8D" w:rsidRDefault="00D112D1" w:rsidP="0073572B">
      <w:pPr>
        <w:rPr>
          <w:szCs w:val="28"/>
        </w:rPr>
      </w:pPr>
    </w:p>
    <w:p w:rsidR="00D112D1" w:rsidRDefault="00D112D1" w:rsidP="006E610E">
      <w:pPr>
        <w:autoSpaceDE w:val="0"/>
        <w:autoSpaceDN w:val="0"/>
        <w:adjustRightInd w:val="0"/>
        <w:rPr>
          <w:szCs w:val="28"/>
        </w:rPr>
      </w:pPr>
    </w:p>
    <w:sectPr w:rsidR="00D112D1" w:rsidSect="00BC0AC7">
      <w:headerReference w:type="default" r:id="rId14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2D1" w:rsidRDefault="00D112D1" w:rsidP="0073572B">
      <w:r>
        <w:separator/>
      </w:r>
    </w:p>
  </w:endnote>
  <w:endnote w:type="continuationSeparator" w:id="0">
    <w:p w:rsidR="00D112D1" w:rsidRDefault="00D112D1" w:rsidP="00735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2D1" w:rsidRDefault="00D112D1" w:rsidP="0073572B">
      <w:r>
        <w:separator/>
      </w:r>
    </w:p>
  </w:footnote>
  <w:footnote w:type="continuationSeparator" w:id="0">
    <w:p w:rsidR="00D112D1" w:rsidRDefault="00D112D1" w:rsidP="00735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2D1" w:rsidRDefault="00D112D1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06AF"/>
    <w:multiLevelType w:val="hybridMultilevel"/>
    <w:tmpl w:val="15EA2620"/>
    <w:lvl w:ilvl="0" w:tplc="CDE8B89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12A613CA"/>
    <w:multiLevelType w:val="hybridMultilevel"/>
    <w:tmpl w:val="0A78F2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4B721C"/>
    <w:multiLevelType w:val="hybridMultilevel"/>
    <w:tmpl w:val="358A47CA"/>
    <w:lvl w:ilvl="0" w:tplc="01EC0F8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">
    <w:nsid w:val="1AA67BE3"/>
    <w:multiLevelType w:val="singleLevel"/>
    <w:tmpl w:val="0304EF74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337E2451"/>
    <w:multiLevelType w:val="multilevel"/>
    <w:tmpl w:val="2E828A9E"/>
    <w:lvl w:ilvl="0">
      <w:start w:val="1"/>
      <w:numFmt w:val="decimal"/>
      <w:lvlText w:val="3.%1."/>
      <w:lvlJc w:val="left"/>
      <w:pPr>
        <w:tabs>
          <w:tab w:val="num" w:pos="314"/>
        </w:tabs>
        <w:ind w:left="-140" w:firstLine="680"/>
      </w:pPr>
      <w:rPr>
        <w:rFonts w:cs="Times New Roman" w:hint="default"/>
      </w:rPr>
    </w:lvl>
    <w:lvl w:ilvl="1">
      <w:start w:val="1"/>
      <w:numFmt w:val="decimal"/>
      <w:lvlText w:val="3.%1.%2."/>
      <w:lvlJc w:val="left"/>
      <w:pPr>
        <w:tabs>
          <w:tab w:val="num" w:pos="314"/>
        </w:tabs>
        <w:ind w:left="-140" w:firstLine="6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3.%1.%2.%3."/>
      <w:lvlJc w:val="left"/>
      <w:pPr>
        <w:tabs>
          <w:tab w:val="num" w:pos="314"/>
        </w:tabs>
        <w:ind w:left="-140" w:firstLine="680"/>
      </w:pPr>
      <w:rPr>
        <w:rFonts w:cs="Times New Roman" w:hint="default"/>
      </w:rPr>
    </w:lvl>
    <w:lvl w:ilvl="3">
      <w:start w:val="1"/>
      <w:numFmt w:val="decimal"/>
      <w:lvlText w:val="3.%1.%2.%3.%4."/>
      <w:lvlJc w:val="left"/>
      <w:pPr>
        <w:tabs>
          <w:tab w:val="num" w:pos="2020"/>
        </w:tabs>
        <w:ind w:left="15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0"/>
        </w:tabs>
        <w:ind w:left="4180" w:hanging="1440"/>
      </w:pPr>
      <w:rPr>
        <w:rFonts w:cs="Times New Roman" w:hint="default"/>
      </w:rPr>
    </w:lvl>
  </w:abstractNum>
  <w:abstractNum w:abstractNumId="5">
    <w:nsid w:val="34A721B3"/>
    <w:multiLevelType w:val="hybridMultilevel"/>
    <w:tmpl w:val="7454578E"/>
    <w:lvl w:ilvl="0" w:tplc="1E8062AA">
      <w:start w:val="1"/>
      <w:numFmt w:val="decimal"/>
      <w:lvlText w:val="%1."/>
      <w:lvlJc w:val="left"/>
      <w:pPr>
        <w:ind w:left="1789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6">
    <w:nsid w:val="38E62013"/>
    <w:multiLevelType w:val="hybridMultilevel"/>
    <w:tmpl w:val="3D3A490E"/>
    <w:lvl w:ilvl="0" w:tplc="DFBCDE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92D3DBF"/>
    <w:multiLevelType w:val="hybridMultilevel"/>
    <w:tmpl w:val="7A64DAEC"/>
    <w:lvl w:ilvl="0" w:tplc="0419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8">
    <w:nsid w:val="3BE04F60"/>
    <w:multiLevelType w:val="multilevel"/>
    <w:tmpl w:val="B8D2E096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3BE744C5"/>
    <w:multiLevelType w:val="multilevel"/>
    <w:tmpl w:val="BFD2774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0">
    <w:nsid w:val="3C4B4297"/>
    <w:multiLevelType w:val="hybridMultilevel"/>
    <w:tmpl w:val="54F0CEC6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D494F45"/>
    <w:multiLevelType w:val="hybridMultilevel"/>
    <w:tmpl w:val="8790265E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2">
    <w:nsid w:val="3E4D4A3A"/>
    <w:multiLevelType w:val="hybridMultilevel"/>
    <w:tmpl w:val="D68C3D1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5975AE"/>
    <w:multiLevelType w:val="singleLevel"/>
    <w:tmpl w:val="9B2E9A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4">
    <w:nsid w:val="496A2D9A"/>
    <w:multiLevelType w:val="multilevel"/>
    <w:tmpl w:val="6058A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C5F1484"/>
    <w:multiLevelType w:val="hybridMultilevel"/>
    <w:tmpl w:val="2CC2646A"/>
    <w:lvl w:ilvl="0" w:tplc="AA9CB1E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5C3CD0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069E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49AB7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3C40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AA39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E6E30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C8B7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54E72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4CF81A4A"/>
    <w:multiLevelType w:val="hybridMultilevel"/>
    <w:tmpl w:val="1C50AC2E"/>
    <w:lvl w:ilvl="0" w:tplc="ED8A52E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4F954DCF"/>
    <w:multiLevelType w:val="hybridMultilevel"/>
    <w:tmpl w:val="E760C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AC67F1"/>
    <w:multiLevelType w:val="multilevel"/>
    <w:tmpl w:val="B8D2E096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5740098C"/>
    <w:multiLevelType w:val="hybridMultilevel"/>
    <w:tmpl w:val="073CE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DA975B9"/>
    <w:multiLevelType w:val="multilevel"/>
    <w:tmpl w:val="2E828A9E"/>
    <w:lvl w:ilvl="0">
      <w:start w:val="1"/>
      <w:numFmt w:val="decimal"/>
      <w:lvlText w:val="3.%1."/>
      <w:lvlJc w:val="left"/>
      <w:pPr>
        <w:tabs>
          <w:tab w:val="num" w:pos="314"/>
        </w:tabs>
        <w:ind w:left="-140" w:firstLine="680"/>
      </w:pPr>
      <w:rPr>
        <w:rFonts w:cs="Times New Roman" w:hint="default"/>
      </w:rPr>
    </w:lvl>
    <w:lvl w:ilvl="1">
      <w:start w:val="1"/>
      <w:numFmt w:val="decimal"/>
      <w:lvlText w:val="3.%1.%2."/>
      <w:lvlJc w:val="left"/>
      <w:pPr>
        <w:tabs>
          <w:tab w:val="num" w:pos="314"/>
        </w:tabs>
        <w:ind w:left="-140" w:firstLine="6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3.%1.%2.%3."/>
      <w:lvlJc w:val="left"/>
      <w:pPr>
        <w:tabs>
          <w:tab w:val="num" w:pos="314"/>
        </w:tabs>
        <w:ind w:left="-140" w:firstLine="680"/>
      </w:pPr>
      <w:rPr>
        <w:rFonts w:cs="Times New Roman" w:hint="default"/>
      </w:rPr>
    </w:lvl>
    <w:lvl w:ilvl="3">
      <w:start w:val="1"/>
      <w:numFmt w:val="decimal"/>
      <w:lvlText w:val="3.%1.%2.%3.%4."/>
      <w:lvlJc w:val="left"/>
      <w:pPr>
        <w:tabs>
          <w:tab w:val="num" w:pos="2020"/>
        </w:tabs>
        <w:ind w:left="15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0"/>
        </w:tabs>
        <w:ind w:left="4180" w:hanging="1440"/>
      </w:pPr>
      <w:rPr>
        <w:rFonts w:cs="Times New Roman" w:hint="default"/>
      </w:rPr>
    </w:lvl>
  </w:abstractNum>
  <w:abstractNum w:abstractNumId="21">
    <w:nsid w:val="63190269"/>
    <w:multiLevelType w:val="multilevel"/>
    <w:tmpl w:val="367EDAAC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abstractNum w:abstractNumId="22">
    <w:nsid w:val="66214C71"/>
    <w:multiLevelType w:val="singleLevel"/>
    <w:tmpl w:val="9B8CDF1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3">
    <w:nsid w:val="6733518B"/>
    <w:multiLevelType w:val="hybridMultilevel"/>
    <w:tmpl w:val="7EF4C15E"/>
    <w:lvl w:ilvl="0" w:tplc="636C84C8">
      <w:start w:val="6"/>
      <w:numFmt w:val="bullet"/>
      <w:lvlText w:val="-"/>
      <w:lvlJc w:val="left"/>
      <w:pPr>
        <w:tabs>
          <w:tab w:val="num" w:pos="2040"/>
        </w:tabs>
        <w:ind w:left="2040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CC5007B"/>
    <w:multiLevelType w:val="hybridMultilevel"/>
    <w:tmpl w:val="099AB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99656C"/>
    <w:multiLevelType w:val="singleLevel"/>
    <w:tmpl w:val="A1AE2AC4"/>
    <w:lvl w:ilvl="0">
      <w:start w:val="4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7161732D"/>
    <w:multiLevelType w:val="hybridMultilevel"/>
    <w:tmpl w:val="DFBE0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A516BE"/>
    <w:multiLevelType w:val="hybridMultilevel"/>
    <w:tmpl w:val="37CC1D3E"/>
    <w:lvl w:ilvl="0" w:tplc="5E94D3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201C4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1284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E054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164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952B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08AF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5A1A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3FA7A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728B1EE9"/>
    <w:multiLevelType w:val="multilevel"/>
    <w:tmpl w:val="645C7F84"/>
    <w:lvl w:ilvl="0">
      <w:start w:val="1"/>
      <w:numFmt w:val="decimal"/>
      <w:lvlText w:val="%1."/>
      <w:lvlJc w:val="left"/>
      <w:pPr>
        <w:tabs>
          <w:tab w:val="num" w:pos="1515"/>
        </w:tabs>
        <w:ind w:left="1515" w:hanging="1515"/>
      </w:pPr>
      <w:rPr>
        <w:rFonts w:cs="Times New Roman" w:hint="default"/>
      </w:rPr>
    </w:lvl>
    <w:lvl w:ilvl="1">
      <w:start w:val="1"/>
      <w:numFmt w:val="decimal"/>
      <w:lvlText w:val="2%2"/>
      <w:lvlJc w:val="left"/>
      <w:pPr>
        <w:tabs>
          <w:tab w:val="num" w:pos="2415"/>
        </w:tabs>
        <w:ind w:left="2415" w:hanging="15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315"/>
        </w:tabs>
        <w:ind w:left="3315" w:hanging="15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15"/>
        </w:tabs>
        <w:ind w:left="4215" w:hanging="15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15"/>
        </w:tabs>
        <w:ind w:left="5115" w:hanging="15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5"/>
        </w:tabs>
        <w:ind w:left="6015" w:hanging="15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29">
    <w:nsid w:val="73891136"/>
    <w:multiLevelType w:val="hybridMultilevel"/>
    <w:tmpl w:val="1302821A"/>
    <w:lvl w:ilvl="0" w:tplc="778A8D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4A5345B"/>
    <w:multiLevelType w:val="multilevel"/>
    <w:tmpl w:val="121AF31C"/>
    <w:lvl w:ilvl="0">
      <w:start w:val="1"/>
      <w:numFmt w:val="decimal"/>
      <w:lvlText w:val="%1."/>
      <w:lvlJc w:val="left"/>
      <w:pPr>
        <w:ind w:left="2115" w:hanging="121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05" w:hanging="16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05" w:hanging="160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5" w:hanging="160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5" w:hanging="160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60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1">
    <w:nsid w:val="76A32340"/>
    <w:multiLevelType w:val="multilevel"/>
    <w:tmpl w:val="05CA55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77DB5027"/>
    <w:multiLevelType w:val="singleLevel"/>
    <w:tmpl w:val="766A4C12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78285D8C"/>
    <w:multiLevelType w:val="hybridMultilevel"/>
    <w:tmpl w:val="8A16F436"/>
    <w:lvl w:ilvl="0" w:tplc="018A6058">
      <w:start w:val="2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4">
    <w:nsid w:val="79201683"/>
    <w:multiLevelType w:val="singleLevel"/>
    <w:tmpl w:val="9C3E733E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5">
    <w:nsid w:val="7A14300E"/>
    <w:multiLevelType w:val="multilevel"/>
    <w:tmpl w:val="288011E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28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3240"/>
      </w:pPr>
      <w:rPr>
        <w:rFonts w:cs="Times New Roman" w:hint="default"/>
      </w:rPr>
    </w:lvl>
  </w:abstractNum>
  <w:abstractNum w:abstractNumId="36">
    <w:nsid w:val="7B7F16C5"/>
    <w:multiLevelType w:val="multilevel"/>
    <w:tmpl w:val="1B68C29A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28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3240"/>
      </w:pPr>
      <w:rPr>
        <w:rFonts w:cs="Times New Roman" w:hint="default"/>
      </w:rPr>
    </w:lvl>
  </w:abstractNum>
  <w:abstractNum w:abstractNumId="37">
    <w:nsid w:val="7CC85452"/>
    <w:multiLevelType w:val="multilevel"/>
    <w:tmpl w:val="367EDAAC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num w:numId="1">
    <w:abstractNumId w:val="18"/>
  </w:num>
  <w:num w:numId="2">
    <w:abstractNumId w:val="29"/>
  </w:num>
  <w:num w:numId="3">
    <w:abstractNumId w:val="4"/>
  </w:num>
  <w:num w:numId="4">
    <w:abstractNumId w:val="3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</w:num>
  <w:num w:numId="8">
    <w:abstractNumId w:val="3"/>
    <w:lvlOverride w:ilvl="0">
      <w:startOverride w:val="2"/>
    </w:lvlOverride>
  </w:num>
  <w:num w:numId="9">
    <w:abstractNumId w:val="27"/>
  </w:num>
  <w:num w:numId="10">
    <w:abstractNumId w:val="9"/>
  </w:num>
  <w:num w:numId="11">
    <w:abstractNumId w:val="33"/>
  </w:num>
  <w:num w:numId="12">
    <w:abstractNumId w:val="2"/>
  </w:num>
  <w:num w:numId="13">
    <w:abstractNumId w:val="13"/>
    <w:lvlOverride w:ilvl="0">
      <w:startOverride w:val="1"/>
    </w:lvlOverride>
  </w:num>
  <w:num w:numId="14">
    <w:abstractNumId w:val="22"/>
  </w:num>
  <w:num w:numId="15">
    <w:abstractNumId w:val="31"/>
  </w:num>
  <w:num w:numId="16">
    <w:abstractNumId w:val="17"/>
  </w:num>
  <w:num w:numId="17">
    <w:abstractNumId w:val="36"/>
  </w:num>
  <w:num w:numId="18">
    <w:abstractNumId w:val="15"/>
  </w:num>
  <w:num w:numId="19">
    <w:abstractNumId w:val="21"/>
  </w:num>
  <w:num w:numId="20">
    <w:abstractNumId w:val="35"/>
  </w:num>
  <w:num w:numId="21">
    <w:abstractNumId w:val="36"/>
    <w:lvlOverride w:ilvl="0">
      <w:startOverride w:val="4"/>
    </w:lvlOverride>
  </w:num>
  <w:num w:numId="22">
    <w:abstractNumId w:val="36"/>
    <w:lvlOverride w:ilvl="0">
      <w:startOverride w:val="1"/>
    </w:lvlOverride>
  </w:num>
  <w:num w:numId="23">
    <w:abstractNumId w:val="37"/>
  </w:num>
  <w:num w:numId="24">
    <w:abstractNumId w:val="25"/>
  </w:num>
  <w:num w:numId="25">
    <w:abstractNumId w:val="34"/>
  </w:num>
  <w:num w:numId="26">
    <w:abstractNumId w:val="24"/>
  </w:num>
  <w:num w:numId="27">
    <w:abstractNumId w:val="0"/>
  </w:num>
  <w:num w:numId="28">
    <w:abstractNumId w:val="12"/>
  </w:num>
  <w:num w:numId="29">
    <w:abstractNumId w:val="16"/>
  </w:num>
  <w:num w:numId="30">
    <w:abstractNumId w:val="8"/>
  </w:num>
  <w:num w:numId="31">
    <w:abstractNumId w:val="20"/>
  </w:num>
  <w:num w:numId="32">
    <w:abstractNumId w:val="30"/>
  </w:num>
  <w:num w:numId="33">
    <w:abstractNumId w:val="11"/>
  </w:num>
  <w:num w:numId="34">
    <w:abstractNumId w:val="19"/>
  </w:num>
  <w:num w:numId="35">
    <w:abstractNumId w:val="26"/>
  </w:num>
  <w:num w:numId="36">
    <w:abstractNumId w:val="28"/>
  </w:num>
  <w:num w:numId="37">
    <w:abstractNumId w:val="23"/>
  </w:num>
  <w:num w:numId="38">
    <w:abstractNumId w:val="7"/>
  </w:num>
  <w:num w:numId="39">
    <w:abstractNumId w:val="5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3EC9"/>
    <w:rsid w:val="00014DCE"/>
    <w:rsid w:val="00034441"/>
    <w:rsid w:val="00035DD1"/>
    <w:rsid w:val="00060F13"/>
    <w:rsid w:val="0006674C"/>
    <w:rsid w:val="00074457"/>
    <w:rsid w:val="0009389F"/>
    <w:rsid w:val="000C08C2"/>
    <w:rsid w:val="000D1F80"/>
    <w:rsid w:val="000D35BB"/>
    <w:rsid w:val="000D5FD5"/>
    <w:rsid w:val="000D69FD"/>
    <w:rsid w:val="000E3EA8"/>
    <w:rsid w:val="00103852"/>
    <w:rsid w:val="00114E41"/>
    <w:rsid w:val="00141C82"/>
    <w:rsid w:val="00174670"/>
    <w:rsid w:val="00196A3D"/>
    <w:rsid w:val="001A7296"/>
    <w:rsid w:val="001B21BD"/>
    <w:rsid w:val="001B35A2"/>
    <w:rsid w:val="001C693B"/>
    <w:rsid w:val="001D2D77"/>
    <w:rsid w:val="001D75B2"/>
    <w:rsid w:val="00215D9E"/>
    <w:rsid w:val="00241902"/>
    <w:rsid w:val="00245BD3"/>
    <w:rsid w:val="00294716"/>
    <w:rsid w:val="00295AED"/>
    <w:rsid w:val="002B19EF"/>
    <w:rsid w:val="002B3BEB"/>
    <w:rsid w:val="002B6132"/>
    <w:rsid w:val="002C438B"/>
    <w:rsid w:val="002C463A"/>
    <w:rsid w:val="002D047F"/>
    <w:rsid w:val="002D66D3"/>
    <w:rsid w:val="00307C18"/>
    <w:rsid w:val="00320DBA"/>
    <w:rsid w:val="003243E4"/>
    <w:rsid w:val="00325488"/>
    <w:rsid w:val="0034276F"/>
    <w:rsid w:val="0034653B"/>
    <w:rsid w:val="0035442F"/>
    <w:rsid w:val="00373C74"/>
    <w:rsid w:val="00382801"/>
    <w:rsid w:val="003A3C3A"/>
    <w:rsid w:val="003B1106"/>
    <w:rsid w:val="003C03B2"/>
    <w:rsid w:val="003F2800"/>
    <w:rsid w:val="003F4E8D"/>
    <w:rsid w:val="00403A5C"/>
    <w:rsid w:val="00422543"/>
    <w:rsid w:val="004447BD"/>
    <w:rsid w:val="004835F0"/>
    <w:rsid w:val="0048623F"/>
    <w:rsid w:val="004A468E"/>
    <w:rsid w:val="004A79D6"/>
    <w:rsid w:val="004B382F"/>
    <w:rsid w:val="004D033E"/>
    <w:rsid w:val="004E3098"/>
    <w:rsid w:val="004F2483"/>
    <w:rsid w:val="004F3A36"/>
    <w:rsid w:val="00520354"/>
    <w:rsid w:val="0052447D"/>
    <w:rsid w:val="005269A1"/>
    <w:rsid w:val="005343AE"/>
    <w:rsid w:val="005401E6"/>
    <w:rsid w:val="00540365"/>
    <w:rsid w:val="00540AA5"/>
    <w:rsid w:val="00562254"/>
    <w:rsid w:val="00565CD5"/>
    <w:rsid w:val="005665CE"/>
    <w:rsid w:val="005841B2"/>
    <w:rsid w:val="00586AC3"/>
    <w:rsid w:val="00587370"/>
    <w:rsid w:val="00591E07"/>
    <w:rsid w:val="00595613"/>
    <w:rsid w:val="00597862"/>
    <w:rsid w:val="005A1822"/>
    <w:rsid w:val="005B6965"/>
    <w:rsid w:val="005D7C86"/>
    <w:rsid w:val="005F2899"/>
    <w:rsid w:val="00602C26"/>
    <w:rsid w:val="006055F7"/>
    <w:rsid w:val="00614D50"/>
    <w:rsid w:val="006172A2"/>
    <w:rsid w:val="00617B95"/>
    <w:rsid w:val="00620C0F"/>
    <w:rsid w:val="00627E8A"/>
    <w:rsid w:val="00633412"/>
    <w:rsid w:val="0064112B"/>
    <w:rsid w:val="00645163"/>
    <w:rsid w:val="00661AE3"/>
    <w:rsid w:val="006635C8"/>
    <w:rsid w:val="00674D09"/>
    <w:rsid w:val="00696893"/>
    <w:rsid w:val="006C2B9A"/>
    <w:rsid w:val="006E28BB"/>
    <w:rsid w:val="006E610E"/>
    <w:rsid w:val="00703B57"/>
    <w:rsid w:val="007123B0"/>
    <w:rsid w:val="00723276"/>
    <w:rsid w:val="0073572B"/>
    <w:rsid w:val="00736E99"/>
    <w:rsid w:val="007426C4"/>
    <w:rsid w:val="00743FF1"/>
    <w:rsid w:val="007446F9"/>
    <w:rsid w:val="007A35D0"/>
    <w:rsid w:val="007A3ED2"/>
    <w:rsid w:val="007C1479"/>
    <w:rsid w:val="007C2228"/>
    <w:rsid w:val="007C6FC5"/>
    <w:rsid w:val="007C7FF8"/>
    <w:rsid w:val="007D06C0"/>
    <w:rsid w:val="007D371A"/>
    <w:rsid w:val="007D6BE0"/>
    <w:rsid w:val="007E44A1"/>
    <w:rsid w:val="007E6723"/>
    <w:rsid w:val="007E727A"/>
    <w:rsid w:val="007F0BF0"/>
    <w:rsid w:val="007F323B"/>
    <w:rsid w:val="00832672"/>
    <w:rsid w:val="00845D78"/>
    <w:rsid w:val="00864023"/>
    <w:rsid w:val="008A10F9"/>
    <w:rsid w:val="008A4A54"/>
    <w:rsid w:val="008A58D5"/>
    <w:rsid w:val="008C7CC7"/>
    <w:rsid w:val="008D428A"/>
    <w:rsid w:val="008D4A95"/>
    <w:rsid w:val="008F18D3"/>
    <w:rsid w:val="008F563F"/>
    <w:rsid w:val="00900C49"/>
    <w:rsid w:val="00903C8B"/>
    <w:rsid w:val="009102B7"/>
    <w:rsid w:val="0092052E"/>
    <w:rsid w:val="00921223"/>
    <w:rsid w:val="00922D56"/>
    <w:rsid w:val="00956C12"/>
    <w:rsid w:val="00960813"/>
    <w:rsid w:val="00964919"/>
    <w:rsid w:val="00967081"/>
    <w:rsid w:val="00970615"/>
    <w:rsid w:val="009725FC"/>
    <w:rsid w:val="0097274B"/>
    <w:rsid w:val="0098398E"/>
    <w:rsid w:val="009A5433"/>
    <w:rsid w:val="009A7821"/>
    <w:rsid w:val="009A786C"/>
    <w:rsid w:val="009C775D"/>
    <w:rsid w:val="009E1889"/>
    <w:rsid w:val="009E2B29"/>
    <w:rsid w:val="009E71E9"/>
    <w:rsid w:val="009F14DE"/>
    <w:rsid w:val="009F335B"/>
    <w:rsid w:val="00A03365"/>
    <w:rsid w:val="00A04D50"/>
    <w:rsid w:val="00A207D5"/>
    <w:rsid w:val="00A23A1F"/>
    <w:rsid w:val="00A66FC4"/>
    <w:rsid w:val="00A7088C"/>
    <w:rsid w:val="00A80A30"/>
    <w:rsid w:val="00AA742C"/>
    <w:rsid w:val="00AB3F0E"/>
    <w:rsid w:val="00B276BC"/>
    <w:rsid w:val="00B41BD7"/>
    <w:rsid w:val="00B454CD"/>
    <w:rsid w:val="00B60EFA"/>
    <w:rsid w:val="00B64C81"/>
    <w:rsid w:val="00B65B42"/>
    <w:rsid w:val="00B82635"/>
    <w:rsid w:val="00B916FB"/>
    <w:rsid w:val="00BC0AC7"/>
    <w:rsid w:val="00BC4470"/>
    <w:rsid w:val="00BE1C20"/>
    <w:rsid w:val="00BF2F1F"/>
    <w:rsid w:val="00BF7E6A"/>
    <w:rsid w:val="00C33A25"/>
    <w:rsid w:val="00C538F2"/>
    <w:rsid w:val="00C61C6B"/>
    <w:rsid w:val="00C647FD"/>
    <w:rsid w:val="00C66CB4"/>
    <w:rsid w:val="00C852A6"/>
    <w:rsid w:val="00C92EB6"/>
    <w:rsid w:val="00CA0BEF"/>
    <w:rsid w:val="00CB522F"/>
    <w:rsid w:val="00CB57F6"/>
    <w:rsid w:val="00CB6F01"/>
    <w:rsid w:val="00CF5E7C"/>
    <w:rsid w:val="00CF7660"/>
    <w:rsid w:val="00D00BA6"/>
    <w:rsid w:val="00D06845"/>
    <w:rsid w:val="00D112D1"/>
    <w:rsid w:val="00D16413"/>
    <w:rsid w:val="00D2158A"/>
    <w:rsid w:val="00D216F3"/>
    <w:rsid w:val="00D2393F"/>
    <w:rsid w:val="00D322D5"/>
    <w:rsid w:val="00D46FB5"/>
    <w:rsid w:val="00D561F5"/>
    <w:rsid w:val="00D676CD"/>
    <w:rsid w:val="00D709B7"/>
    <w:rsid w:val="00D77295"/>
    <w:rsid w:val="00DB3E92"/>
    <w:rsid w:val="00DD3137"/>
    <w:rsid w:val="00DF3292"/>
    <w:rsid w:val="00DF7513"/>
    <w:rsid w:val="00E059DC"/>
    <w:rsid w:val="00E132B6"/>
    <w:rsid w:val="00E170EC"/>
    <w:rsid w:val="00E22B26"/>
    <w:rsid w:val="00E25C16"/>
    <w:rsid w:val="00E37AF6"/>
    <w:rsid w:val="00E47595"/>
    <w:rsid w:val="00E5053D"/>
    <w:rsid w:val="00E65CFC"/>
    <w:rsid w:val="00E90D8F"/>
    <w:rsid w:val="00E97A90"/>
    <w:rsid w:val="00EB4EC1"/>
    <w:rsid w:val="00ED16D7"/>
    <w:rsid w:val="00ED1820"/>
    <w:rsid w:val="00EE44EE"/>
    <w:rsid w:val="00EE65B2"/>
    <w:rsid w:val="00EF0E4C"/>
    <w:rsid w:val="00F1455F"/>
    <w:rsid w:val="00F150C0"/>
    <w:rsid w:val="00F1515E"/>
    <w:rsid w:val="00F24664"/>
    <w:rsid w:val="00F532AC"/>
    <w:rsid w:val="00F70011"/>
    <w:rsid w:val="00F72176"/>
    <w:rsid w:val="00F73879"/>
    <w:rsid w:val="00F827BE"/>
    <w:rsid w:val="00FB3A75"/>
    <w:rsid w:val="00FB6534"/>
    <w:rsid w:val="00FC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54"/>
    <w:rPr>
      <w:rFonts w:cs="Arial"/>
      <w:bCs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572B"/>
    <w:pPr>
      <w:keepNext/>
      <w:outlineLvl w:val="0"/>
    </w:pPr>
    <w:rPr>
      <w:rFonts w:cs="Times New Roman"/>
      <w:bCs w:val="0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572B"/>
    <w:pPr>
      <w:keepNext/>
      <w:jc w:val="center"/>
      <w:outlineLvl w:val="1"/>
    </w:pPr>
    <w:rPr>
      <w:rFonts w:cs="Times New Roman"/>
      <w:bCs w:val="0"/>
      <w:shadow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572B"/>
    <w:pPr>
      <w:keepNext/>
      <w:ind w:right="-1"/>
      <w:jc w:val="center"/>
      <w:outlineLvl w:val="2"/>
    </w:pPr>
    <w:rPr>
      <w:rFonts w:cs="Times New Roman"/>
      <w:b/>
      <w:bCs w:val="0"/>
      <w:smallCaps/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572B"/>
    <w:pPr>
      <w:keepNext/>
      <w:jc w:val="center"/>
      <w:outlineLvl w:val="3"/>
    </w:pPr>
    <w:rPr>
      <w:rFonts w:cs="Times New Roman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572B"/>
    <w:pPr>
      <w:keepNext/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3572B"/>
    <w:pPr>
      <w:keepNext/>
      <w:jc w:val="right"/>
      <w:outlineLvl w:val="5"/>
    </w:pPr>
    <w:rPr>
      <w:rFonts w:cs="Times New Roman"/>
      <w:b/>
      <w:bCs w:val="0"/>
      <w:sz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3572B"/>
    <w:pPr>
      <w:spacing w:before="240" w:after="60"/>
      <w:outlineLvl w:val="6"/>
    </w:pPr>
    <w:rPr>
      <w:rFonts w:cs="Times New Roman"/>
      <w:bCs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3572B"/>
    <w:pPr>
      <w:spacing w:before="240" w:after="60"/>
      <w:outlineLvl w:val="8"/>
    </w:pPr>
    <w:rPr>
      <w:rFonts w:ascii="Arial" w:hAnsi="Arial"/>
      <w:bCs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572B"/>
    <w:rPr>
      <w:rFonts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3572B"/>
    <w:rPr>
      <w:rFonts w:cs="Times New Roman"/>
      <w:shadow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572B"/>
    <w:rPr>
      <w:rFonts w:cs="Times New Roman"/>
      <w:b/>
      <w:smallCaps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3572B"/>
    <w:rPr>
      <w:rFonts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3572B"/>
    <w:rPr>
      <w:rFonts w:cs="Times New Roman"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3572B"/>
    <w:rPr>
      <w:rFonts w:cs="Times New Roman"/>
      <w:b/>
      <w:sz w:val="26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3572B"/>
    <w:rPr>
      <w:rFonts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3572B"/>
    <w:rPr>
      <w:rFonts w:ascii="Arial" w:hAnsi="Arial" w:cs="Arial"/>
      <w:sz w:val="22"/>
      <w:szCs w:val="22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4118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NormalWeb">
    <w:name w:val="Normal (Web)"/>
    <w:basedOn w:val="Normal"/>
    <w:uiPriority w:val="99"/>
    <w:rsid w:val="00245BD3"/>
    <w:pPr>
      <w:spacing w:before="100" w:beforeAutospacing="1" w:after="119"/>
    </w:pPr>
    <w:rPr>
      <w:rFonts w:cs="Times New Roman"/>
      <w:bCs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3572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3572B"/>
    <w:rPr>
      <w:rFonts w:cs="Arial"/>
      <w:bCs/>
      <w:sz w:val="28"/>
    </w:rPr>
  </w:style>
  <w:style w:type="paragraph" w:styleId="Footer">
    <w:name w:val="footer"/>
    <w:basedOn w:val="Normal"/>
    <w:link w:val="FooterChar"/>
    <w:uiPriority w:val="99"/>
    <w:rsid w:val="007357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572B"/>
    <w:rPr>
      <w:rFonts w:cs="Arial"/>
      <w:bCs/>
      <w:sz w:val="28"/>
    </w:rPr>
  </w:style>
  <w:style w:type="character" w:styleId="PageNumber">
    <w:name w:val="page number"/>
    <w:basedOn w:val="DefaultParagraphFont"/>
    <w:uiPriority w:val="99"/>
    <w:rsid w:val="0073572B"/>
    <w:rPr>
      <w:rFonts w:cs="Times New Roman"/>
    </w:rPr>
  </w:style>
  <w:style w:type="paragraph" w:customStyle="1" w:styleId="ConsPlusNormal">
    <w:name w:val="ConsPlusNormal"/>
    <w:uiPriority w:val="99"/>
    <w:rsid w:val="0073572B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Normall">
    <w:name w:val="Normal l"/>
    <w:basedOn w:val="Normal"/>
    <w:uiPriority w:val="99"/>
    <w:rsid w:val="0073572B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cs="Times New Roman"/>
      <w:bCs w:val="0"/>
      <w:sz w:val="24"/>
      <w:szCs w:val="24"/>
      <w:lang w:eastAsia="en-US"/>
    </w:rPr>
  </w:style>
  <w:style w:type="character" w:customStyle="1" w:styleId="NormallChar">
    <w:name w:val="Normal l Char"/>
    <w:basedOn w:val="DefaultParagraphFont"/>
    <w:uiPriority w:val="99"/>
    <w:rsid w:val="0073572B"/>
    <w:rPr>
      <w:rFonts w:cs="Times New Roman"/>
      <w:sz w:val="24"/>
      <w:szCs w:val="24"/>
      <w:lang w:val="ru-RU" w:eastAsia="en-US" w:bidi="ar-SA"/>
    </w:rPr>
  </w:style>
  <w:style w:type="paragraph" w:styleId="HTMLPreformatted">
    <w:name w:val="HTML Preformatted"/>
    <w:basedOn w:val="Normal"/>
    <w:link w:val="HTMLPreformattedChar"/>
    <w:uiPriority w:val="99"/>
    <w:rsid w:val="00735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bCs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3572B"/>
    <w:rPr>
      <w:rFonts w:ascii="Courier New" w:hAnsi="Courier New" w:cs="Courier New"/>
    </w:rPr>
  </w:style>
  <w:style w:type="paragraph" w:customStyle="1" w:styleId="ConsNormal">
    <w:name w:val="ConsNormal"/>
    <w:uiPriority w:val="99"/>
    <w:rsid w:val="0073572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3572B"/>
    <w:pPr>
      <w:ind w:firstLine="720"/>
    </w:pPr>
    <w:rPr>
      <w:rFonts w:cs="Times New Roman"/>
      <w:bCs w:val="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3572B"/>
    <w:rPr>
      <w:rFonts w:cs="Times New Roman"/>
      <w:sz w:val="24"/>
    </w:rPr>
  </w:style>
  <w:style w:type="paragraph" w:styleId="BodyText2">
    <w:name w:val="Body Text 2"/>
    <w:basedOn w:val="Normal"/>
    <w:link w:val="BodyText2Char"/>
    <w:uiPriority w:val="99"/>
    <w:rsid w:val="0073572B"/>
    <w:rPr>
      <w:rFonts w:cs="Times New Roman"/>
      <w:bCs w:val="0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3572B"/>
    <w:rPr>
      <w:rFonts w:cs="Times New Roman"/>
      <w:sz w:val="24"/>
    </w:rPr>
  </w:style>
  <w:style w:type="paragraph" w:styleId="PlainText">
    <w:name w:val="Plain Text"/>
    <w:basedOn w:val="Normal"/>
    <w:link w:val="PlainTextChar"/>
    <w:uiPriority w:val="99"/>
    <w:rsid w:val="0073572B"/>
    <w:rPr>
      <w:rFonts w:ascii="Courier New" w:hAnsi="Courier New" w:cs="Times New Roman"/>
      <w:bCs w:val="0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3572B"/>
    <w:rPr>
      <w:rFonts w:ascii="Courier New" w:hAnsi="Courier New" w:cs="Times New Roman"/>
    </w:rPr>
  </w:style>
  <w:style w:type="paragraph" w:customStyle="1" w:styleId="a">
    <w:name w:val="Комментарий"/>
    <w:basedOn w:val="Normal"/>
    <w:next w:val="Normal"/>
    <w:uiPriority w:val="99"/>
    <w:rsid w:val="0073572B"/>
    <w:pPr>
      <w:autoSpaceDE w:val="0"/>
      <w:autoSpaceDN w:val="0"/>
      <w:adjustRightInd w:val="0"/>
      <w:ind w:left="170"/>
      <w:jc w:val="both"/>
    </w:pPr>
    <w:rPr>
      <w:rFonts w:ascii="Arial" w:hAnsi="Arial" w:cs="Times New Roman"/>
      <w:bCs w:val="0"/>
      <w:i/>
      <w:iCs/>
      <w:color w:val="800080"/>
      <w:sz w:val="20"/>
    </w:rPr>
  </w:style>
  <w:style w:type="character" w:customStyle="1" w:styleId="a0">
    <w:name w:val="Цветовое выделение"/>
    <w:uiPriority w:val="99"/>
    <w:rsid w:val="0073572B"/>
    <w:rPr>
      <w:b/>
      <w:color w:val="000080"/>
      <w:sz w:val="20"/>
    </w:rPr>
  </w:style>
  <w:style w:type="paragraph" w:styleId="BodyText">
    <w:name w:val="Body Text"/>
    <w:aliases w:val="Знак,Знак Знак Знак Знак,Знак Знак"/>
    <w:basedOn w:val="Normal"/>
    <w:link w:val="BodyTextChar"/>
    <w:uiPriority w:val="99"/>
    <w:rsid w:val="0073572B"/>
    <w:pPr>
      <w:spacing w:after="120"/>
    </w:pPr>
    <w:rPr>
      <w:rFonts w:cs="Times New Roman"/>
      <w:bCs w:val="0"/>
      <w:sz w:val="24"/>
      <w:szCs w:val="24"/>
    </w:rPr>
  </w:style>
  <w:style w:type="character" w:customStyle="1" w:styleId="BodyTextChar">
    <w:name w:val="Body Text Char"/>
    <w:aliases w:val="Знак Char,Знак Знак Знак Знак Char,Знак Знак Char"/>
    <w:basedOn w:val="DefaultParagraphFont"/>
    <w:link w:val="BodyText"/>
    <w:uiPriority w:val="99"/>
    <w:locked/>
    <w:rsid w:val="0073572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3572B"/>
    <w:pPr>
      <w:spacing w:after="120"/>
    </w:pPr>
    <w:rPr>
      <w:rFonts w:cs="Times New Roman"/>
      <w:bCs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3572B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73572B"/>
    <w:pPr>
      <w:ind w:left="-360" w:firstLine="360"/>
      <w:jc w:val="both"/>
    </w:pPr>
    <w:rPr>
      <w:rFonts w:cs="Times New Roman"/>
      <w:bCs w:val="0"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3572B"/>
    <w:rPr>
      <w:rFonts w:cs="Times New Roman"/>
      <w:sz w:val="22"/>
    </w:rPr>
  </w:style>
  <w:style w:type="paragraph" w:styleId="BodyTextIndent3">
    <w:name w:val="Body Text Indent 3"/>
    <w:basedOn w:val="Normal"/>
    <w:link w:val="BodyTextIndent3Char"/>
    <w:uiPriority w:val="99"/>
    <w:rsid w:val="0073572B"/>
    <w:pPr>
      <w:ind w:firstLine="720"/>
    </w:pPr>
    <w:rPr>
      <w:rFonts w:cs="Times New Roman"/>
      <w:b/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3572B"/>
    <w:rPr>
      <w:rFonts w:cs="Times New Roman"/>
      <w:b/>
      <w:bCs/>
      <w:sz w:val="24"/>
    </w:rPr>
  </w:style>
  <w:style w:type="paragraph" w:styleId="BlockText">
    <w:name w:val="Block Text"/>
    <w:basedOn w:val="Normal"/>
    <w:uiPriority w:val="99"/>
    <w:rsid w:val="0073572B"/>
    <w:pPr>
      <w:ind w:left="993" w:right="990"/>
      <w:jc w:val="both"/>
    </w:pPr>
    <w:rPr>
      <w:rFonts w:cs="Times New Roman"/>
      <w:bCs w:val="0"/>
    </w:rPr>
  </w:style>
  <w:style w:type="paragraph" w:customStyle="1" w:styleId="a1">
    <w:name w:val="Готовый"/>
    <w:basedOn w:val="Normal"/>
    <w:uiPriority w:val="99"/>
    <w:rsid w:val="007357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bCs w:val="0"/>
      <w:sz w:val="20"/>
    </w:rPr>
  </w:style>
  <w:style w:type="paragraph" w:customStyle="1" w:styleId="ConsNonformat">
    <w:name w:val="ConsNonformat"/>
    <w:uiPriority w:val="99"/>
    <w:rsid w:val="0073572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73572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73572B"/>
    <w:rPr>
      <w:rFonts w:cs="Times New Roman"/>
      <w:bCs w:val="0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3572B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73572B"/>
    <w:rPr>
      <w:rFonts w:cs="Times New Roman"/>
      <w:vertAlign w:val="superscript"/>
    </w:rPr>
  </w:style>
  <w:style w:type="character" w:customStyle="1" w:styleId="a2">
    <w:name w:val="Знак Знак Знак"/>
    <w:basedOn w:val="DefaultParagraphFont"/>
    <w:uiPriority w:val="99"/>
    <w:rsid w:val="0073572B"/>
    <w:rPr>
      <w:rFonts w:cs="Times New Roman"/>
      <w:sz w:val="24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rsid w:val="0073572B"/>
    <w:rPr>
      <w:rFonts w:ascii="Tahoma" w:hAnsi="Tahoma" w:cs="Tahoma"/>
      <w:bC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572B"/>
    <w:rPr>
      <w:rFonts w:ascii="Tahoma" w:hAnsi="Tahoma" w:cs="Tahoma"/>
      <w:sz w:val="16"/>
      <w:szCs w:val="16"/>
    </w:rPr>
  </w:style>
  <w:style w:type="character" w:customStyle="1" w:styleId="a3">
    <w:name w:val="Гипертекстовая ссылка"/>
    <w:basedOn w:val="a0"/>
    <w:uiPriority w:val="99"/>
    <w:rsid w:val="0073572B"/>
    <w:rPr>
      <w:rFonts w:cs="Times New Roman"/>
      <w:bCs/>
      <w:color w:val="008000"/>
      <w:szCs w:val="20"/>
      <w:u w:val="single"/>
    </w:rPr>
  </w:style>
  <w:style w:type="paragraph" w:styleId="ListParagraph">
    <w:name w:val="List Paragraph"/>
    <w:basedOn w:val="Normal"/>
    <w:uiPriority w:val="99"/>
    <w:qFormat/>
    <w:rsid w:val="0073572B"/>
    <w:pPr>
      <w:ind w:left="720"/>
      <w:contextualSpacing/>
    </w:pPr>
    <w:rPr>
      <w:rFonts w:cs="Times New Roman"/>
      <w:bCs w:val="0"/>
      <w:sz w:val="24"/>
      <w:szCs w:val="24"/>
    </w:rPr>
  </w:style>
  <w:style w:type="paragraph" w:customStyle="1" w:styleId="a4">
    <w:name w:val="Таблицы (моноширинный)"/>
    <w:basedOn w:val="Normal"/>
    <w:next w:val="Normal"/>
    <w:uiPriority w:val="99"/>
    <w:rsid w:val="007357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sz w:val="20"/>
    </w:rPr>
  </w:style>
  <w:style w:type="character" w:customStyle="1" w:styleId="a5">
    <w:name w:val="Продолжение ссылки"/>
    <w:basedOn w:val="a3"/>
    <w:uiPriority w:val="99"/>
    <w:rsid w:val="0073572B"/>
  </w:style>
  <w:style w:type="character" w:styleId="FollowedHyperlink">
    <w:name w:val="FollowedHyperlink"/>
    <w:basedOn w:val="DefaultParagraphFont"/>
    <w:uiPriority w:val="99"/>
    <w:rsid w:val="0073572B"/>
    <w:rPr>
      <w:rFonts w:cs="Times New Roman"/>
      <w:color w:val="800080"/>
      <w:u w:val="single"/>
    </w:rPr>
  </w:style>
  <w:style w:type="paragraph" w:customStyle="1" w:styleId="a6">
    <w:name w:val="Заголовок"/>
    <w:basedOn w:val="Normal"/>
    <w:next w:val="BodyText"/>
    <w:uiPriority w:val="99"/>
    <w:rsid w:val="0073572B"/>
    <w:pPr>
      <w:keepNext/>
      <w:suppressAutoHyphens/>
      <w:spacing w:before="240" w:after="120"/>
    </w:pPr>
    <w:rPr>
      <w:rFonts w:ascii="Arial" w:eastAsia="Arial Unicode MS" w:hAnsi="Arial" w:cs="Tahoma"/>
      <w:bCs w:val="0"/>
      <w:szCs w:val="28"/>
      <w:lang w:eastAsia="ar-SA"/>
    </w:rPr>
  </w:style>
  <w:style w:type="character" w:styleId="Strong">
    <w:name w:val="Strong"/>
    <w:basedOn w:val="DefaultParagraphFont"/>
    <w:uiPriority w:val="99"/>
    <w:qFormat/>
    <w:rsid w:val="0073572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893S1u5H" TargetMode="External"/><Relationship Id="rId13" Type="http://schemas.openxmlformats.org/officeDocument/2006/relationships/hyperlink" Target="consultantplus://offline/ref=331B427928BE923B084EE65939254391D75E669BCD1E80F48AABBFF8F6FFE74D7BE193248C66AC9A366B98S1u6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gu.krasnodar.ru/" TargetMode="External"/><Relationship Id="rId12" Type="http://schemas.openxmlformats.org/officeDocument/2006/relationships/hyperlink" Target="consultantplus://offline/ref=331B427928BE923B084EE65939254391D75E669BCD1E80F48AABBFF8F6FFE74D7BE193248C66AC9A366B9AS1u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1B427928BE923B084EE65939254391D75E669BCD1E80F48AABBFF8F6FFE74D7BE193248C66AC9A366B98S1u6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31B427928BE923B084EE65939254391D75E669BCD1E80F48AABBFF8F6FFE74D7BE193248C66AC9A366B9AS1u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B427928BE923B084EE65939254391D75E669BCD1E80F48AABBFF8F6FFE74D7BE193248C66AC9A366A93S1u3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23</Pages>
  <Words>7385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10</cp:revision>
  <cp:lastPrinted>2012-07-04T09:30:00Z</cp:lastPrinted>
  <dcterms:created xsi:type="dcterms:W3CDTF">2012-03-29T12:37:00Z</dcterms:created>
  <dcterms:modified xsi:type="dcterms:W3CDTF">2012-07-04T09:30:00Z</dcterms:modified>
</cp:coreProperties>
</file>